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9DA3D" w14:textId="7ED2CFEB" w:rsidR="003B592F" w:rsidRPr="004F271F" w:rsidRDefault="003B592F" w:rsidP="003B592F">
      <w:pPr>
        <w:pStyle w:val="Header"/>
        <w:tabs>
          <w:tab w:val="right" w:pos="9639"/>
        </w:tabs>
        <w:rPr>
          <w:bCs/>
          <w:noProof w:val="0"/>
          <w:sz w:val="24"/>
          <w:szCs w:val="24"/>
          <w:lang w:val="sv-SE"/>
        </w:rPr>
      </w:pPr>
      <w:bookmarkStart w:id="0" w:name="_Hlk37418177"/>
      <w:r w:rsidRPr="004F271F">
        <w:rPr>
          <w:bCs/>
          <w:noProof w:val="0"/>
          <w:sz w:val="24"/>
          <w:szCs w:val="24"/>
          <w:lang w:val="sv-SE"/>
        </w:rPr>
        <w:t>3GPP TSG RAN WG1 #109</w:t>
      </w:r>
      <w:r w:rsidRPr="004F271F">
        <w:rPr>
          <w:bCs/>
          <w:noProof w:val="0"/>
          <w:sz w:val="24"/>
          <w:szCs w:val="24"/>
          <w:lang w:val="sv-SE"/>
        </w:rPr>
        <w:tab/>
        <w:t>R1-</w:t>
      </w:r>
      <w:r w:rsidR="004F271F" w:rsidRPr="004F271F">
        <w:rPr>
          <w:bCs/>
          <w:noProof w:val="0"/>
          <w:sz w:val="24"/>
          <w:szCs w:val="24"/>
          <w:lang w:val="sv-SE"/>
        </w:rPr>
        <w:t>2204594</w:t>
      </w:r>
    </w:p>
    <w:p w14:paraId="5F96328C" w14:textId="77777777" w:rsidR="003B592F" w:rsidRDefault="003B592F" w:rsidP="003B592F">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674430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EA38F9">
        <w:rPr>
          <w:rFonts w:cs="Arial"/>
          <w:b/>
          <w:bCs/>
          <w:sz w:val="24"/>
        </w:rPr>
        <w:t>8.16</w:t>
      </w:r>
      <w:r w:rsidR="001F201D" w:rsidRPr="00EA38F9">
        <w:rPr>
          <w:rFonts w:cs="Arial"/>
          <w:b/>
          <w:bCs/>
          <w:sz w:val="24"/>
          <w:szCs w:val="24"/>
        </w:rPr>
        <w:t>.</w:t>
      </w:r>
      <w:r w:rsidR="00212F73">
        <w:rPr>
          <w:rFonts w:cs="Arial"/>
          <w:b/>
          <w:bCs/>
          <w:sz w:val="24"/>
          <w:szCs w:val="24"/>
        </w:rPr>
        <w:t>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FF2BD7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212F73">
        <w:rPr>
          <w:rFonts w:ascii="Arial" w:hAnsi="Arial" w:cs="Arial"/>
          <w:b/>
          <w:bCs/>
          <w:sz w:val="24"/>
        </w:rPr>
        <w:t>NR Sidelink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022714CC" w:rsidR="009D15A4" w:rsidRPr="00056BDE" w:rsidRDefault="003B592F" w:rsidP="009D15A4">
      <w:bookmarkStart w:id="1" w:name="_Hlk510705081"/>
      <w:r>
        <w:t>In RAN1#108-e the RAN1 UE features have been further developed [1, 2].</w:t>
      </w:r>
      <w:r w:rsidR="009D15A4">
        <w:t xml:space="preserve"> In this contribution we present our views on the UE features for </w:t>
      </w:r>
      <w:r w:rsidR="00212F73" w:rsidRPr="00212F73">
        <w:t>NR Sidelink enhancements</w:t>
      </w:r>
      <w:r w:rsidR="009D15A4">
        <w:t xml:space="preserve">. </w:t>
      </w:r>
    </w:p>
    <w:p w14:paraId="71230483" w14:textId="72F9C930" w:rsidR="00305297" w:rsidRDefault="007820D0" w:rsidP="00A23DCA">
      <w:pPr>
        <w:pStyle w:val="Heading1"/>
      </w:pPr>
      <w:r>
        <w:t>Discussion</w:t>
      </w:r>
    </w:p>
    <w:bookmarkEnd w:id="1"/>
    <w:p w14:paraId="1D9BA74B" w14:textId="7692BD24" w:rsidR="00FE5F76" w:rsidRPr="005D078D" w:rsidRDefault="00FE5F76" w:rsidP="00627E40">
      <w:r>
        <w:t xml:space="preserve">Detailed comments on UE features are listed below. </w:t>
      </w:r>
      <w:r w:rsidR="003B592F">
        <w:t>For reference, the latest feature list from RAN1#108-e is available in the Annex.</w:t>
      </w:r>
    </w:p>
    <w:p w14:paraId="09C4F23E" w14:textId="067B493C" w:rsidR="00DB2982" w:rsidRDefault="003B592F" w:rsidP="00DB2982">
      <w:r>
        <w:t>RAN#95-e has reached the following</w:t>
      </w:r>
      <w:r w:rsidR="0039146D">
        <w:t xml:space="preserve"> agreement on FG32-2:</w:t>
      </w:r>
    </w:p>
    <w:p w14:paraId="410DAE3C" w14:textId="77777777" w:rsidR="0039146D" w:rsidRPr="0039146D" w:rsidRDefault="0039146D" w:rsidP="0039146D">
      <w:pPr>
        <w:numPr>
          <w:ilvl w:val="1"/>
          <w:numId w:val="35"/>
        </w:numPr>
      </w:pPr>
      <w:r w:rsidRPr="0039146D">
        <w:rPr>
          <w:i/>
          <w:iCs/>
          <w:lang w:val="en-US"/>
        </w:rPr>
        <w:t>Proposal 4 (modified Alt2): Split FG 32-2 into two sub-FGs</w:t>
      </w:r>
    </w:p>
    <w:p w14:paraId="44E2053E" w14:textId="77777777" w:rsidR="0039146D" w:rsidRPr="0039146D" w:rsidRDefault="0039146D" w:rsidP="0039146D">
      <w:pPr>
        <w:numPr>
          <w:ilvl w:val="2"/>
          <w:numId w:val="35"/>
        </w:numPr>
      </w:pPr>
      <w:r w:rsidRPr="0039146D">
        <w:rPr>
          <w:i/>
          <w:iCs/>
          <w:lang w:val="en-US"/>
        </w:rPr>
        <w:t>One sub-FG for support of only S-SSB reception</w:t>
      </w:r>
    </w:p>
    <w:p w14:paraId="2DF0065F" w14:textId="77777777" w:rsidR="0039146D" w:rsidRPr="0039146D" w:rsidRDefault="0039146D" w:rsidP="0039146D">
      <w:pPr>
        <w:numPr>
          <w:ilvl w:val="2"/>
          <w:numId w:val="35"/>
        </w:numPr>
      </w:pPr>
      <w:r w:rsidRPr="0039146D">
        <w:rPr>
          <w:i/>
          <w:iCs/>
          <w:lang w:val="en-US"/>
        </w:rPr>
        <w:t>Another sub-FG for support of PSFCH reception with pre-requisite of S-SSB reception</w:t>
      </w:r>
    </w:p>
    <w:p w14:paraId="7A21EC6B" w14:textId="5FD7AAD5" w:rsidR="0039146D" w:rsidRDefault="0039146D" w:rsidP="00DB2982">
      <w:r>
        <w:t>Though not explicitly written in the agreement itself this implies that existence of FG32-2 is confirmed too, and hence RAN1 needs to implement those two FGs in the feature list for Rel-17 Sidelink.</w:t>
      </w:r>
    </w:p>
    <w:p w14:paraId="7EB35A32" w14:textId="77777777" w:rsidR="00212F73" w:rsidRPr="004F271F" w:rsidRDefault="00212F73" w:rsidP="00212F73">
      <w:pPr>
        <w:pStyle w:val="ListParagraph"/>
        <w:ind w:left="1440"/>
        <w:rPr>
          <w:lang w:val="en-US"/>
        </w:rPr>
      </w:pPr>
    </w:p>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4D6FC686" w:rsidR="00FE5F76" w:rsidRDefault="00FE5F76" w:rsidP="00FE5F76">
      <w:r>
        <w:t xml:space="preserve">In this contribution we have presented our views on UE features for </w:t>
      </w:r>
      <w:r w:rsidR="00212F73" w:rsidRPr="00212F73">
        <w:rPr>
          <w:lang w:val="en-US"/>
        </w:rPr>
        <w:t>NR Sidelink enhancements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1B598CB4" w14:textId="77777777" w:rsidR="003B592F" w:rsidRPr="003B7224" w:rsidRDefault="003B592F" w:rsidP="003B592F">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5577A484" w14:textId="77777777" w:rsidR="003B592F" w:rsidRDefault="003B592F" w:rsidP="003B592F">
      <w:pPr>
        <w:pStyle w:val="ListParagraph"/>
        <w:numPr>
          <w:ilvl w:val="0"/>
          <w:numId w:val="27"/>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69EF2E99" w14:textId="4173F47F" w:rsidR="003B592F" w:rsidRPr="003B7224" w:rsidRDefault="003B592F" w:rsidP="003B592F">
      <w:pPr>
        <w:pStyle w:val="ListParagraph"/>
        <w:numPr>
          <w:ilvl w:val="0"/>
          <w:numId w:val="27"/>
        </w:numPr>
        <w:rPr>
          <w:sz w:val="20"/>
          <w:szCs w:val="20"/>
          <w:lang w:val="en-GB"/>
        </w:rPr>
      </w:pPr>
      <w:r w:rsidRPr="003B592F">
        <w:rPr>
          <w:sz w:val="20"/>
          <w:szCs w:val="20"/>
          <w:lang w:val="en-GB"/>
        </w:rPr>
        <w:t>RP-220986</w:t>
      </w:r>
      <w:r>
        <w:rPr>
          <w:sz w:val="20"/>
          <w:szCs w:val="20"/>
          <w:lang w:val="en-GB"/>
        </w:rPr>
        <w:t>, “</w:t>
      </w:r>
      <w:r w:rsidRPr="003B592F">
        <w:rPr>
          <w:sz w:val="20"/>
          <w:szCs w:val="20"/>
          <w:lang w:val="en-GB"/>
        </w:rPr>
        <w:t>Moderator's summary for discussion [95e-30-R17-SL-WI]</w:t>
      </w:r>
      <w:r>
        <w:rPr>
          <w:sz w:val="20"/>
          <w:szCs w:val="20"/>
          <w:lang w:val="en-GB"/>
        </w:rPr>
        <w:t xml:space="preserve">,” </w:t>
      </w:r>
      <w:r w:rsidRPr="003B592F">
        <w:rPr>
          <w:sz w:val="20"/>
          <w:szCs w:val="20"/>
          <w:lang w:val="en-GB"/>
        </w:rPr>
        <w:t>RAN1 Chair (Samsung)</w:t>
      </w:r>
      <w:r>
        <w:rPr>
          <w:sz w:val="20"/>
          <w:szCs w:val="20"/>
          <w:lang w:val="en-GB"/>
        </w:rPr>
        <w:t>, Mar. 2022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B592F" w14:paraId="27AF324A"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3ECB76F9"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EA015A3"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6AC642"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144CD15"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77C8941"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FAA484B"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A46299" w14:textId="77777777" w:rsidR="003B592F" w:rsidRDefault="003B592F" w:rsidP="00456D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7678371" w14:textId="77777777" w:rsidR="003B592F" w:rsidRDefault="003B592F"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2A4344" w14:textId="77777777" w:rsidR="003B592F" w:rsidRDefault="003B592F"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56370E6" w14:textId="77777777" w:rsidR="003B592F" w:rsidRDefault="003B592F"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EF28A9"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BF78DAC"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302D4C1"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EA8D5B8"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E1BB303" w14:textId="77777777" w:rsidR="003B592F" w:rsidRDefault="003B592F" w:rsidP="00456D2C">
            <w:pPr>
              <w:pStyle w:val="TAH"/>
              <w:rPr>
                <w:rFonts w:asciiTheme="majorHAnsi" w:hAnsiTheme="majorHAnsi" w:cstheme="majorHAnsi"/>
                <w:szCs w:val="18"/>
              </w:rPr>
            </w:pPr>
            <w:r>
              <w:rPr>
                <w:rFonts w:asciiTheme="majorHAnsi" w:hAnsiTheme="majorHAnsi" w:cstheme="majorHAnsi"/>
                <w:szCs w:val="18"/>
              </w:rPr>
              <w:t>Mandatory/Optional</w:t>
            </w:r>
          </w:p>
        </w:tc>
      </w:tr>
      <w:tr w:rsidR="003B592F" w14:paraId="04C861B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728FD34" w14:textId="77777777" w:rsidR="003B592F" w:rsidRDefault="003B592F"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A866FD5" w14:textId="77777777" w:rsidR="003B592F" w:rsidRDefault="003B592F" w:rsidP="00456D2C">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27D2435" w14:textId="77777777" w:rsidR="003B592F" w:rsidRDefault="003B592F" w:rsidP="00456D2C">
            <w:pPr>
              <w:pStyle w:val="TAL"/>
              <w:rPr>
                <w:rFonts w:asciiTheme="majorHAnsi"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5E2D953" w14:textId="77777777" w:rsidR="003B592F" w:rsidRPr="002E200C"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5AB81759" w14:textId="77777777" w:rsidR="003B592F" w:rsidRPr="002E200C" w:rsidRDefault="003B592F" w:rsidP="00456D2C">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649522" w14:textId="77777777" w:rsidR="003B592F" w:rsidRDefault="003B592F" w:rsidP="00456D2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4BA3775" w14:textId="77777777" w:rsidR="003B592F" w:rsidRDefault="003B592F" w:rsidP="00456D2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EE51E2" w14:textId="77777777" w:rsidR="003B592F" w:rsidRDefault="003B592F" w:rsidP="00456D2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C7FE6D" w14:textId="77777777" w:rsidR="003B592F" w:rsidRDefault="003B592F" w:rsidP="00456D2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7885B2" w14:textId="77777777" w:rsidR="003B592F" w:rsidRDefault="003B592F" w:rsidP="00456D2C">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ADDF4C" w14:textId="77777777" w:rsidR="003B592F" w:rsidRDefault="003B592F" w:rsidP="00456D2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15C3415" w14:textId="77777777" w:rsidR="003B592F" w:rsidRDefault="003B592F" w:rsidP="00456D2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94702CA" w14:textId="77777777" w:rsidR="003B592F" w:rsidRDefault="003B592F" w:rsidP="00456D2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442CE36" w14:textId="77777777" w:rsidR="003B592F" w:rsidRDefault="003B592F"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1EDA464" w14:textId="77777777" w:rsidR="003B592F" w:rsidRDefault="003B592F" w:rsidP="00456D2C">
            <w:pPr>
              <w:pStyle w:val="TAL"/>
              <w:rPr>
                <w:rFonts w:asciiTheme="majorHAnsi" w:hAnsiTheme="majorHAnsi" w:cstheme="majorHAnsi"/>
                <w:szCs w:val="18"/>
              </w:rPr>
            </w:pPr>
            <w:r>
              <w:rPr>
                <w:color w:val="000000" w:themeColor="text1"/>
              </w:rPr>
              <w:t xml:space="preserve">Optional with capability signalling. </w:t>
            </w:r>
          </w:p>
        </w:tc>
      </w:tr>
      <w:tr w:rsidR="003B592F" w14:paraId="353FB05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58F3E9" w14:textId="77777777" w:rsidR="003B592F" w:rsidRDefault="003B592F"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91E9FD" w14:textId="77777777" w:rsidR="003B592F" w:rsidRDefault="003B592F" w:rsidP="00456D2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1CA7F88" w14:textId="77777777" w:rsidR="003B592F" w:rsidRDefault="003B592F" w:rsidP="00456D2C">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8B382F" w14:textId="77777777" w:rsidR="003B592F"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Uu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17F72A42" w14:textId="77777777" w:rsidR="003B592F" w:rsidRPr="00402009"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001CEEE3" w14:textId="77777777" w:rsidR="003B592F"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710523D3" w14:textId="77777777" w:rsidR="003B592F" w:rsidRDefault="003B592F" w:rsidP="00456D2C">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6D3C39AE" w14:textId="77777777" w:rsidR="003B592F" w:rsidRDefault="003B592F" w:rsidP="00456D2C">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3A7DC352" w14:textId="77777777" w:rsidR="003B592F" w:rsidRPr="00402009" w:rsidRDefault="003B592F" w:rsidP="00456D2C">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05BAE50D" w14:textId="77777777" w:rsidR="003B592F" w:rsidRPr="00402009" w:rsidRDefault="003B592F" w:rsidP="00456D2C">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6DF1E967" w14:textId="77777777" w:rsidR="003B592F" w:rsidRPr="00402009" w:rsidRDefault="003B592F" w:rsidP="00456D2C">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749411C5" w14:textId="77777777" w:rsidR="003B592F" w:rsidRDefault="003B592F" w:rsidP="00456D2C">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6F7AAE6C" w14:textId="77777777" w:rsidR="003B592F" w:rsidRDefault="003B592F" w:rsidP="00456D2C">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8248D0" w14:textId="77777777" w:rsidR="003B592F" w:rsidRDefault="003B592F" w:rsidP="00456D2C">
            <w:pPr>
              <w:pStyle w:val="TAL"/>
              <w:rPr>
                <w:rFonts w:asciiTheme="majorHAnsi" w:hAnsiTheme="majorHAnsi" w:cstheme="majorHAnsi"/>
                <w:szCs w:val="18"/>
              </w:rPr>
            </w:pPr>
            <w:r w:rsidRPr="00FC132E">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303CD7" w14:textId="77777777" w:rsidR="003B592F" w:rsidRPr="00120C65" w:rsidRDefault="003B592F" w:rsidP="00456D2C">
            <w:pPr>
              <w:pStyle w:val="TAL"/>
              <w:rPr>
                <w:rFonts w:asciiTheme="majorHAnsi"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9ABF73" w14:textId="77777777" w:rsidR="003B592F" w:rsidRPr="001F6311" w:rsidRDefault="003B592F" w:rsidP="00456D2C">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5AF7339" w14:textId="77777777" w:rsidR="003B592F" w:rsidRDefault="003B592F" w:rsidP="00456D2C">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E42061" w14:textId="77777777" w:rsidR="003B592F" w:rsidRPr="00264AB8" w:rsidRDefault="003B592F" w:rsidP="00456D2C">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BB1ECE" w14:textId="77777777" w:rsidR="003B592F" w:rsidRPr="00264AB8" w:rsidRDefault="003B592F" w:rsidP="00456D2C">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997817" w14:textId="77777777" w:rsidR="003B592F" w:rsidRPr="00264AB8" w:rsidRDefault="003B592F" w:rsidP="00456D2C">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3A0C71F" w14:textId="77777777" w:rsidR="003B592F" w:rsidRPr="00264AB8" w:rsidRDefault="003B592F" w:rsidP="00456D2C">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03D603"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r w:rsidRPr="0013294C">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p>
          <w:p w14:paraId="6036248D" w14:textId="77777777" w:rsidR="003B592F" w:rsidRPr="00402009" w:rsidRDefault="003B592F" w:rsidP="00456D2C">
            <w:pPr>
              <w:pStyle w:val="TAL"/>
              <w:rPr>
                <w:rFonts w:asciiTheme="majorHAnsi" w:hAnsiTheme="majorHAnsi" w:cstheme="majorHAnsi"/>
                <w:szCs w:val="18"/>
              </w:rPr>
            </w:pPr>
          </w:p>
          <w:p w14:paraId="182531E8"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Note: configuration by NR Uu is not required to be supported in a band indicated with only the PC5 interface in 38.101-1 Table 5.2E.1-1</w:t>
            </w:r>
          </w:p>
          <w:p w14:paraId="65F84E59" w14:textId="77777777" w:rsidR="003B592F" w:rsidRPr="00402009" w:rsidRDefault="003B592F" w:rsidP="00456D2C">
            <w:pPr>
              <w:pStyle w:val="TAL"/>
              <w:rPr>
                <w:rFonts w:asciiTheme="majorHAnsi" w:hAnsiTheme="majorHAnsi" w:cstheme="majorHAnsi"/>
                <w:szCs w:val="18"/>
              </w:rPr>
            </w:pPr>
          </w:p>
          <w:p w14:paraId="01E28799"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6A78B532" w14:textId="77777777" w:rsidR="003B592F" w:rsidRDefault="003B592F" w:rsidP="00456D2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33CC3D59" w14:textId="77777777" w:rsidR="003B592F" w:rsidRPr="00402009" w:rsidRDefault="003B592F" w:rsidP="00456D2C">
            <w:pPr>
              <w:pStyle w:val="TAL"/>
              <w:rPr>
                <w:rFonts w:asciiTheme="majorHAnsi" w:hAnsiTheme="majorHAnsi" w:cstheme="majorHAnsi"/>
                <w:szCs w:val="18"/>
              </w:rPr>
            </w:pPr>
          </w:p>
          <w:p w14:paraId="3D5A4551"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4B2200ED" w14:textId="77777777" w:rsidR="003B592F" w:rsidRPr="00402009" w:rsidRDefault="003B592F" w:rsidP="00456D2C">
            <w:pPr>
              <w:pStyle w:val="TAL"/>
              <w:rPr>
                <w:rFonts w:asciiTheme="majorHAnsi" w:hAnsiTheme="majorHAnsi" w:cstheme="majorHAnsi"/>
                <w:szCs w:val="18"/>
              </w:rPr>
            </w:pPr>
          </w:p>
          <w:p w14:paraId="728A6F64"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43E053BA"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0FF8DEEA"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598C7067"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7BC0FE80"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Component-6 candidate value set for CP length: {</w:t>
            </w:r>
            <w:proofErr w:type="gramStart"/>
            <w:r w:rsidRPr="00402009">
              <w:rPr>
                <w:rFonts w:asciiTheme="majorHAnsi" w:hAnsiTheme="majorHAnsi" w:cstheme="majorHAnsi"/>
                <w:szCs w:val="18"/>
              </w:rPr>
              <w:t>NCP,NCP</w:t>
            </w:r>
            <w:proofErr w:type="gramEnd"/>
            <w:r w:rsidRPr="00402009">
              <w:rPr>
                <w:rFonts w:asciiTheme="majorHAnsi" w:hAnsiTheme="majorHAnsi" w:cstheme="majorHAnsi"/>
                <w:szCs w:val="18"/>
              </w:rPr>
              <w:t xml:space="preserve"> and ECP} </w:t>
            </w:r>
          </w:p>
          <w:p w14:paraId="35F06199"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61DCF00A" w14:textId="77777777" w:rsidR="003B592F" w:rsidRPr="00402009" w:rsidRDefault="003B592F" w:rsidP="00456D2C">
            <w:pPr>
              <w:pStyle w:val="TAL"/>
              <w:rPr>
                <w:rFonts w:asciiTheme="majorHAnsi" w:hAnsiTheme="majorHAnsi" w:cstheme="majorHAnsi"/>
                <w:szCs w:val="18"/>
              </w:rPr>
            </w:pPr>
          </w:p>
          <w:p w14:paraId="73F19814" w14:textId="77777777" w:rsidR="003B592F" w:rsidRPr="00402009" w:rsidRDefault="003B592F" w:rsidP="00456D2C">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16643F6A" w14:textId="77777777" w:rsidR="003B592F" w:rsidRPr="00402009" w:rsidRDefault="003B592F" w:rsidP="00456D2C">
            <w:pPr>
              <w:pStyle w:val="TAL"/>
              <w:rPr>
                <w:rFonts w:asciiTheme="majorHAnsi" w:hAnsiTheme="majorHAnsi" w:cstheme="majorHAnsi"/>
                <w:szCs w:val="18"/>
              </w:rPr>
            </w:pPr>
          </w:p>
          <w:p w14:paraId="1EE17AA2" w14:textId="77777777" w:rsidR="003B592F" w:rsidRDefault="003B592F" w:rsidP="00456D2C">
            <w:pPr>
              <w:pStyle w:val="TAL"/>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2A6A60" w14:textId="77777777" w:rsidR="003B592F" w:rsidRDefault="003B592F" w:rsidP="00456D2C">
            <w:pPr>
              <w:pStyle w:val="TAL"/>
              <w:rPr>
                <w:rFonts w:asciiTheme="majorHAnsi" w:hAnsiTheme="majorHAnsi" w:cstheme="majorHAnsi"/>
                <w:szCs w:val="18"/>
              </w:rPr>
            </w:pPr>
            <w:r>
              <w:rPr>
                <w:color w:val="000000" w:themeColor="text1"/>
              </w:rPr>
              <w:t xml:space="preserve">Optional with capability signalling. </w:t>
            </w:r>
          </w:p>
        </w:tc>
      </w:tr>
      <w:tr w:rsidR="003B592F" w14:paraId="0595102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5C5CFB" w14:textId="77777777" w:rsidR="003B592F" w:rsidRDefault="003B592F" w:rsidP="00456D2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67FA8C" w14:textId="77777777" w:rsidR="003B592F" w:rsidRDefault="003B592F" w:rsidP="00456D2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03C63D" w14:textId="77777777" w:rsidR="003B592F" w:rsidRDefault="003B592F" w:rsidP="00456D2C">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D91C41" w14:textId="77777777" w:rsidR="003B592F"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441DBA76" w14:textId="77777777" w:rsidR="003B592F" w:rsidRPr="00D02AA5"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43871A55" w14:textId="77777777" w:rsidR="003B592F" w:rsidRPr="00D02AA5"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310A0413" w14:textId="77777777" w:rsidR="003B592F" w:rsidRPr="00D02AA5"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684B1488" w14:textId="77777777" w:rsidR="003B592F" w:rsidRPr="00D02AA5"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35F9820" w14:textId="77777777" w:rsidR="003B592F" w:rsidRPr="00D02AA5"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255BBAA0" w14:textId="77777777" w:rsidR="003B592F"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4B134C0A" w14:textId="77777777" w:rsidR="003B592F"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58F326" w14:textId="77777777" w:rsidR="003B592F" w:rsidDel="00C60849" w:rsidRDefault="003B592F" w:rsidP="00456D2C">
            <w:pPr>
              <w:pStyle w:val="TAL"/>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74D8A3" w14:textId="77777777" w:rsidR="003B592F" w:rsidRPr="00120C65" w:rsidRDefault="003B592F" w:rsidP="00456D2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7CB45" w14:textId="77777777" w:rsidR="003B592F" w:rsidRPr="001F6311" w:rsidRDefault="003B592F" w:rsidP="00456D2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2DD8D4" w14:textId="77777777" w:rsidR="003B592F" w:rsidRDefault="003B592F" w:rsidP="00456D2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E410C9" w14:textId="77777777" w:rsidR="003B592F" w:rsidRPr="00390645" w:rsidRDefault="003B592F" w:rsidP="00456D2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4CBB5" w14:textId="77777777" w:rsidR="003B592F" w:rsidRPr="00390645" w:rsidRDefault="003B592F" w:rsidP="00456D2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E7ACAF" w14:textId="77777777" w:rsidR="003B592F" w:rsidRPr="00390645" w:rsidRDefault="003B592F" w:rsidP="00456D2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D86573" w14:textId="77777777" w:rsidR="003B592F" w:rsidRPr="00390645" w:rsidRDefault="003B592F" w:rsidP="00456D2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B8EF9A" w14:textId="77777777" w:rsidR="003B592F" w:rsidRPr="00FB19AD" w:rsidRDefault="003B592F" w:rsidP="00456D2C">
            <w:pPr>
              <w:pStyle w:val="TAL"/>
              <w:rPr>
                <w:rFonts w:asciiTheme="majorHAnsi" w:hAnsiTheme="majorHAnsi" w:cstheme="majorHAnsi"/>
                <w:szCs w:val="18"/>
              </w:rPr>
            </w:pPr>
            <w:r w:rsidRPr="0013294C">
              <w:rPr>
                <w:rFonts w:asciiTheme="majorHAnsi" w:hAnsiTheme="majorHAnsi" w:cstheme="majorHAnsi"/>
                <w:szCs w:val="18"/>
                <w:highlight w:val="yellow"/>
              </w:rPr>
              <w:t>[Note: Random selection according to Rel-16 in the exceptional pool is supported.]</w:t>
            </w:r>
          </w:p>
          <w:p w14:paraId="27CCC67B" w14:textId="77777777" w:rsidR="003B592F" w:rsidRPr="00FB19AD" w:rsidRDefault="003B592F" w:rsidP="00456D2C">
            <w:pPr>
              <w:pStyle w:val="TAL"/>
              <w:rPr>
                <w:rFonts w:asciiTheme="majorHAnsi" w:hAnsiTheme="majorHAnsi" w:cstheme="majorHAnsi"/>
                <w:szCs w:val="18"/>
              </w:rPr>
            </w:pPr>
          </w:p>
          <w:p w14:paraId="75E726DC"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3FCABF62" w14:textId="77777777" w:rsidR="003B592F" w:rsidRPr="00FB19AD" w:rsidRDefault="003B592F" w:rsidP="00456D2C">
            <w:pPr>
              <w:pStyle w:val="TAL"/>
              <w:rPr>
                <w:rFonts w:asciiTheme="majorHAnsi" w:hAnsiTheme="majorHAnsi" w:cstheme="majorHAnsi"/>
                <w:szCs w:val="18"/>
              </w:rPr>
            </w:pPr>
          </w:p>
          <w:p w14:paraId="601CD702"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D7161B6" w14:textId="77777777" w:rsidR="003B592F" w:rsidRDefault="003B592F" w:rsidP="00456D2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11BE51DF" w14:textId="77777777" w:rsidR="003B592F" w:rsidRPr="00FB19AD" w:rsidRDefault="003B592F" w:rsidP="00456D2C">
            <w:pPr>
              <w:pStyle w:val="TAL"/>
              <w:rPr>
                <w:rFonts w:asciiTheme="majorHAnsi" w:hAnsiTheme="majorHAnsi" w:cstheme="majorHAnsi"/>
                <w:szCs w:val="18"/>
              </w:rPr>
            </w:pPr>
          </w:p>
          <w:p w14:paraId="4D5787D1"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3202326C" w14:textId="77777777" w:rsidR="003B592F" w:rsidRPr="00FB19AD" w:rsidRDefault="003B592F" w:rsidP="00456D2C">
            <w:pPr>
              <w:pStyle w:val="TAL"/>
              <w:rPr>
                <w:rFonts w:asciiTheme="majorHAnsi" w:hAnsiTheme="majorHAnsi" w:cstheme="majorHAnsi"/>
                <w:szCs w:val="18"/>
              </w:rPr>
            </w:pPr>
          </w:p>
          <w:p w14:paraId="19551661"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7048431A"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F4341AC"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723B1575"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5FB32FA0"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7836EC5B"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6E165A17" w14:textId="77777777" w:rsidR="003B592F" w:rsidRPr="00FB19AD" w:rsidRDefault="003B592F" w:rsidP="00456D2C">
            <w:pPr>
              <w:pStyle w:val="TAL"/>
              <w:rPr>
                <w:rFonts w:asciiTheme="majorHAnsi" w:hAnsiTheme="majorHAnsi" w:cstheme="majorHAnsi"/>
                <w:szCs w:val="18"/>
              </w:rPr>
            </w:pPr>
          </w:p>
          <w:p w14:paraId="6A8B0815" w14:textId="77777777" w:rsidR="003B592F" w:rsidRPr="00FB19AD" w:rsidRDefault="003B592F" w:rsidP="00456D2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72C204D6" w14:textId="77777777" w:rsidR="003B592F" w:rsidRPr="00FB19AD" w:rsidRDefault="003B592F" w:rsidP="00456D2C">
            <w:pPr>
              <w:pStyle w:val="TAL"/>
              <w:rPr>
                <w:rFonts w:asciiTheme="majorHAnsi" w:hAnsiTheme="majorHAnsi" w:cstheme="majorHAnsi"/>
                <w:szCs w:val="18"/>
              </w:rPr>
            </w:pPr>
          </w:p>
          <w:p w14:paraId="18408593" w14:textId="77777777" w:rsidR="003B592F" w:rsidRDefault="003B592F" w:rsidP="00456D2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10761" w14:textId="77777777" w:rsidR="003B592F" w:rsidRDefault="003B592F" w:rsidP="00456D2C">
            <w:pPr>
              <w:pStyle w:val="TAL"/>
              <w:rPr>
                <w:color w:val="000000" w:themeColor="text1"/>
              </w:rPr>
            </w:pPr>
            <w:r>
              <w:rPr>
                <w:color w:val="000000" w:themeColor="text1"/>
              </w:rPr>
              <w:t>Optional with capability signalling.</w:t>
            </w:r>
          </w:p>
        </w:tc>
      </w:tr>
      <w:tr w:rsidR="003B592F" w14:paraId="2F478EC7"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9A2C3F" w14:textId="77777777" w:rsidR="003B592F" w:rsidRPr="003C5418" w:rsidRDefault="003B592F" w:rsidP="00456D2C">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03292" w14:textId="77777777" w:rsidR="003B592F" w:rsidRPr="003C5418" w:rsidRDefault="003B592F" w:rsidP="00456D2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C0E208" w14:textId="77777777" w:rsidR="003B592F" w:rsidRPr="003C5418" w:rsidRDefault="003B592F" w:rsidP="00456D2C">
            <w:pPr>
              <w:pStyle w:val="TAL"/>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AC2254" w14:textId="77777777" w:rsidR="003B592F" w:rsidRPr="00C74C0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07ADA6B1" w14:textId="77777777" w:rsidR="003B592F" w:rsidRPr="00C74C0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gNB</w:t>
            </w:r>
          </w:p>
          <w:p w14:paraId="2BE0944B" w14:textId="77777777" w:rsidR="003B592F" w:rsidRPr="00C74C0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gNB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61A5B95E" w14:textId="77777777" w:rsidR="003B592F" w:rsidRPr="00C74C0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gNB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2DC526DD" w14:textId="77777777" w:rsidR="003B592F" w:rsidRPr="00C74C0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15-2 or 15-3 or 32-4 or 32-4a</w:t>
            </w:r>
          </w:p>
          <w:p w14:paraId="7F70AC58" w14:textId="77777777" w:rsidR="003B592F" w:rsidRPr="003C5418"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13294C">
              <w:rPr>
                <w:rFonts w:asciiTheme="majorHAnsi" w:eastAsia="MS Mincho" w:hAnsiTheme="majorHAnsi" w:cstheme="majorHAnsi" w:hint="eastAsia"/>
                <w:sz w:val="18"/>
                <w:szCs w:val="18"/>
                <w:highlight w:val="yellow"/>
              </w:rPr>
              <w:t>[</w:t>
            </w:r>
            <w:r w:rsidRPr="0013294C">
              <w:rPr>
                <w:rFonts w:asciiTheme="majorHAnsi" w:eastAsia="Malgun Gothic" w:hAnsiTheme="majorHAnsi" w:cstheme="majorHAnsi"/>
                <w:sz w:val="18"/>
                <w:szCs w:val="18"/>
                <w:highlight w:val="yellow"/>
                <w:lang w:eastAsia="ko-KR"/>
              </w:rPr>
              <w:t xml:space="preserve">6) UE supports </w:t>
            </w:r>
            <w:proofErr w:type="spellStart"/>
            <w:r w:rsidRPr="0013294C">
              <w:rPr>
                <w:rFonts w:asciiTheme="majorHAnsi" w:eastAsia="Malgun Gothic" w:hAnsiTheme="majorHAnsi" w:cstheme="majorHAnsi"/>
                <w:sz w:val="18"/>
                <w:szCs w:val="18"/>
                <w:highlight w:val="yellow"/>
                <w:lang w:eastAsia="ko-KR"/>
              </w:rPr>
              <w:t>SyncRef</w:t>
            </w:r>
            <w:proofErr w:type="spellEnd"/>
            <w:r w:rsidRPr="0013294C">
              <w:rPr>
                <w:rFonts w:asciiTheme="majorHAnsi" w:eastAsia="Malgun Gothic" w:hAnsiTheme="majorHAnsi" w:cstheme="majorHAnsi"/>
                <w:sz w:val="18"/>
                <w:szCs w:val="18"/>
                <w:highlight w:val="yellow"/>
                <w:lang w:eastAsia="ko-KR"/>
              </w:rPr>
              <w:t xml:space="preserve"> UE as the synchronization reference and can receive S-SSB in NR </w:t>
            </w:r>
            <w:proofErr w:type="spellStart"/>
            <w:r w:rsidRPr="0013294C">
              <w:rPr>
                <w:rFonts w:asciiTheme="majorHAnsi" w:eastAsia="Malgun Gothic" w:hAnsiTheme="majorHAnsi" w:cstheme="majorHAnsi"/>
                <w:sz w:val="18"/>
                <w:szCs w:val="18"/>
                <w:highlight w:val="yellow"/>
                <w:lang w:eastAsia="ko-KR"/>
              </w:rPr>
              <w:t>sidelink</w:t>
            </w:r>
            <w:proofErr w:type="spellEnd"/>
            <w:r w:rsidRPr="0013294C">
              <w:rPr>
                <w:rFonts w:asciiTheme="majorHAnsi" w:eastAsia="Malgun Gothic" w:hAnsiTheme="majorHAnsi" w:cstheme="majorHAnsi"/>
                <w:sz w:val="18"/>
                <w:szCs w:val="18"/>
                <w:highlight w:val="yellow"/>
                <w:lang w:eastAsia="ko-KR"/>
              </w:rPr>
              <w:t xml:space="preserve">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90B7CA" w14:textId="77777777" w:rsidR="003B592F" w:rsidRDefault="003B592F" w:rsidP="00456D2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E771C2" w14:textId="77777777" w:rsidR="003B592F" w:rsidRPr="00AD2FAB" w:rsidRDefault="003B592F" w:rsidP="00456D2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41437" w14:textId="77777777" w:rsidR="003B592F" w:rsidRPr="00AD2FAB" w:rsidRDefault="003B592F" w:rsidP="00456D2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885BD2" w14:textId="77777777" w:rsidR="003B592F" w:rsidRDefault="003B592F" w:rsidP="00456D2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758F6" w14:textId="77777777" w:rsidR="003B592F" w:rsidRPr="00763306" w:rsidRDefault="003B592F" w:rsidP="00456D2C">
            <w:pPr>
              <w:pStyle w:val="TAL"/>
              <w:rPr>
                <w:rFonts w:asciiTheme="majorHAnsi" w:eastAsia="MS Mincho" w:hAnsiTheme="majorHAnsi" w:cstheme="majorHAnsi"/>
                <w:szCs w:val="18"/>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CAEC2" w14:textId="77777777" w:rsidR="003B592F" w:rsidRPr="00763306" w:rsidRDefault="003B592F" w:rsidP="00456D2C">
            <w:pPr>
              <w:pStyle w:val="TAL"/>
              <w:rPr>
                <w:rFonts w:eastAsia="MS Mincho"/>
                <w:color w:val="000000" w:themeColor="text1"/>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A916B5" w14:textId="77777777" w:rsidR="003B592F" w:rsidRPr="00763306" w:rsidRDefault="003B592F" w:rsidP="00456D2C">
            <w:pPr>
              <w:pStyle w:val="TAL"/>
              <w:rPr>
                <w:color w:val="000000" w:themeColor="text1"/>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D8C325" w14:textId="77777777" w:rsidR="003B592F" w:rsidRPr="00763306" w:rsidRDefault="003B592F" w:rsidP="00456D2C">
            <w:pPr>
              <w:pStyle w:val="TAL"/>
              <w:rPr>
                <w:color w:val="000000" w:themeColor="text1"/>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C32E6C" w14:textId="77777777" w:rsidR="003B592F" w:rsidRPr="00AD2FAB" w:rsidRDefault="003B592F" w:rsidP="00456D2C">
            <w:pPr>
              <w:pStyle w:val="TAL"/>
              <w:rPr>
                <w:rFonts w:asciiTheme="majorHAnsi" w:hAnsiTheme="majorHAnsi" w:cstheme="majorHAnsi"/>
                <w:szCs w:val="18"/>
              </w:rPr>
            </w:pPr>
            <w:r w:rsidRPr="00AD2FAB">
              <w:rPr>
                <w:rFonts w:asciiTheme="majorHAnsi" w:hAnsiTheme="majorHAnsi" w:cstheme="majorHAnsi"/>
                <w:szCs w:val="18"/>
              </w:rPr>
              <w:t>Note: configuration by NR Uu is not required to be supported in a band indicated with only the PC5 interface in 38.101-1 Table 5.2E.1-1</w:t>
            </w:r>
          </w:p>
          <w:p w14:paraId="2AD89FC1" w14:textId="77777777" w:rsidR="003B592F" w:rsidRPr="00AD2FAB" w:rsidRDefault="003B592F" w:rsidP="00456D2C">
            <w:pPr>
              <w:pStyle w:val="TAL"/>
              <w:rPr>
                <w:rFonts w:asciiTheme="majorHAnsi" w:hAnsiTheme="majorHAnsi" w:cstheme="majorHAnsi"/>
                <w:szCs w:val="18"/>
              </w:rPr>
            </w:pPr>
          </w:p>
          <w:p w14:paraId="537583A2" w14:textId="77777777" w:rsidR="003B592F" w:rsidRPr="00AD2FAB" w:rsidRDefault="003B592F" w:rsidP="00456D2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5E47B37E" w14:textId="77777777" w:rsidR="003B592F" w:rsidRPr="00AD2FAB" w:rsidRDefault="003B592F" w:rsidP="00456D2C">
            <w:pPr>
              <w:pStyle w:val="TAL"/>
              <w:rPr>
                <w:rFonts w:asciiTheme="majorHAnsi" w:hAnsiTheme="majorHAnsi" w:cstheme="majorHAnsi"/>
                <w:szCs w:val="18"/>
              </w:rPr>
            </w:pPr>
          </w:p>
          <w:p w14:paraId="7FBDDA36" w14:textId="77777777" w:rsidR="003B592F" w:rsidRPr="00FB19AD" w:rsidRDefault="003B592F" w:rsidP="00456D2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6949F8" w14:textId="77777777" w:rsidR="003B592F" w:rsidRDefault="003B592F" w:rsidP="00456D2C">
            <w:pPr>
              <w:pStyle w:val="TAL"/>
              <w:rPr>
                <w:color w:val="000000" w:themeColor="text1"/>
              </w:rPr>
            </w:pPr>
            <w:r w:rsidRPr="00AD2FAB">
              <w:rPr>
                <w:color w:val="000000" w:themeColor="text1"/>
              </w:rPr>
              <w:t>Optional with capability signalling.</w:t>
            </w:r>
          </w:p>
        </w:tc>
      </w:tr>
      <w:tr w:rsidR="003B592F" w14:paraId="4373CF7F"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3D4068" w14:textId="77777777" w:rsidR="003B592F" w:rsidRPr="003C5418" w:rsidRDefault="003B592F" w:rsidP="00456D2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DCC700" w14:textId="77777777" w:rsidR="003B592F" w:rsidRPr="003C5418" w:rsidRDefault="003B592F" w:rsidP="00456D2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B1016" w14:textId="77777777" w:rsidR="003B592F" w:rsidRPr="00C74C04" w:rsidRDefault="003B592F" w:rsidP="00456D2C">
            <w:pPr>
              <w:pStyle w:val="TAL"/>
              <w:rPr>
                <w:color w:val="000000" w:themeColor="text1"/>
              </w:rPr>
            </w:pPr>
            <w:r w:rsidRPr="004960DD">
              <w:rPr>
                <w:color w:val="000000" w:themeColor="text1"/>
              </w:rPr>
              <w:t xml:space="preserve">eNB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34E19B" w14:textId="77777777" w:rsidR="003B592F" w:rsidRPr="004960DD"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eNB.</w:t>
            </w:r>
          </w:p>
          <w:p w14:paraId="7BBFA0F7" w14:textId="77777777" w:rsidR="003B592F" w:rsidRPr="004960DD"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32-4b, UE additionally supports eNB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018F23A3" w14:textId="77777777" w:rsidR="003B592F" w:rsidRPr="00C74C0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32-4b, UE additionally supports eNB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56DA16" w14:textId="77777777" w:rsidR="003B592F" w:rsidRDefault="003B592F" w:rsidP="00456D2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F96ED5" w14:textId="77777777" w:rsidR="003B592F" w:rsidRDefault="003B592F" w:rsidP="00456D2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DDBE2" w14:textId="77777777" w:rsidR="003B592F" w:rsidRDefault="003B592F" w:rsidP="00456D2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896CB4" w14:textId="77777777" w:rsidR="003B592F" w:rsidRDefault="003B592F" w:rsidP="00456D2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C1C0B" w14:textId="77777777" w:rsidR="003B592F" w:rsidRPr="00382529" w:rsidRDefault="003B592F" w:rsidP="00456D2C">
            <w:pPr>
              <w:pStyle w:val="TAL"/>
              <w:rPr>
                <w:rFonts w:asciiTheme="majorHAnsi" w:eastAsia="MS Mincho" w:hAnsiTheme="majorHAnsi" w:cstheme="majorHAnsi"/>
                <w:szCs w:val="18"/>
                <w:highlight w:val="yellow"/>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CA5FF" w14:textId="77777777" w:rsidR="003B592F" w:rsidRPr="00382529" w:rsidRDefault="003B592F" w:rsidP="00456D2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8CC81" w14:textId="77777777" w:rsidR="003B592F" w:rsidRPr="00382529" w:rsidRDefault="003B592F" w:rsidP="00456D2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3A326E" w14:textId="77777777" w:rsidR="003B592F" w:rsidRPr="00382529" w:rsidRDefault="003B592F" w:rsidP="00456D2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D56F6" w14:textId="77777777" w:rsidR="003B592F" w:rsidRPr="00AD2FAB" w:rsidRDefault="003B592F" w:rsidP="00456D2C">
            <w:pPr>
              <w:pStyle w:val="TAL"/>
              <w:rPr>
                <w:rFonts w:asciiTheme="majorHAnsi" w:hAnsiTheme="majorHAnsi" w:cstheme="majorHAnsi"/>
                <w:szCs w:val="18"/>
              </w:rPr>
            </w:pPr>
            <w:r w:rsidRPr="004960DD">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E13A1" w14:textId="77777777" w:rsidR="003B592F" w:rsidRPr="00AD2FAB" w:rsidRDefault="003B592F" w:rsidP="00456D2C">
            <w:pPr>
              <w:pStyle w:val="TAL"/>
              <w:rPr>
                <w:color w:val="000000" w:themeColor="text1"/>
              </w:rPr>
            </w:pPr>
            <w:r w:rsidRPr="00AD2FAB">
              <w:rPr>
                <w:color w:val="000000" w:themeColor="text1"/>
              </w:rPr>
              <w:t>Optional with capability signalling.</w:t>
            </w:r>
          </w:p>
        </w:tc>
      </w:tr>
      <w:tr w:rsidR="003B592F" w14:paraId="5A86E6EF"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EC03F7" w14:textId="77777777" w:rsidR="003B592F" w:rsidRPr="001A78B4" w:rsidRDefault="003B592F" w:rsidP="00456D2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6109DA" w14:textId="77777777" w:rsidR="003B592F" w:rsidRPr="001A78B4" w:rsidRDefault="003B592F" w:rsidP="00456D2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C3B1FB" w14:textId="77777777" w:rsidR="003B592F" w:rsidRPr="001A78B4" w:rsidRDefault="003B592F" w:rsidP="00456D2C">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8FD674" w14:textId="77777777" w:rsidR="003B592F" w:rsidRPr="001A78B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15230C0A" w14:textId="77777777" w:rsidR="003B592F" w:rsidRPr="001A78B4" w:rsidRDefault="003B592F" w:rsidP="00456D2C">
            <w:pPr>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7C91A4AF" w14:textId="77777777" w:rsidR="003B592F" w:rsidRPr="001A78B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67D198" w14:textId="77777777" w:rsidR="003B592F" w:rsidRPr="0013294C" w:rsidRDefault="003B592F" w:rsidP="00456D2C">
            <w:pPr>
              <w:pStyle w:val="TAL"/>
              <w:rPr>
                <w:rFonts w:asciiTheme="majorHAnsi" w:eastAsia="Malgun Gothic" w:hAnsiTheme="majorHAnsi" w:cstheme="majorHAnsi"/>
                <w:szCs w:val="18"/>
                <w:highlight w:val="yellow"/>
                <w:lang w:eastAsia="ko-KR"/>
              </w:rPr>
            </w:pPr>
            <w:r w:rsidRPr="0013294C">
              <w:rPr>
                <w:rFonts w:asciiTheme="majorHAnsi" w:eastAsia="Malgun Gothic" w:hAnsiTheme="majorHAnsi" w:cstheme="majorHAnsi"/>
                <w:szCs w:val="18"/>
                <w:highlight w:val="yellow"/>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E0B684" w14:textId="77777777" w:rsidR="003B592F" w:rsidRPr="00283E28" w:rsidRDefault="003B592F" w:rsidP="00456D2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6E15B" w14:textId="77777777" w:rsidR="003B592F" w:rsidRPr="00283E28" w:rsidRDefault="003B592F" w:rsidP="00456D2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C0668E" w14:textId="77777777" w:rsidR="003B592F" w:rsidRDefault="003B592F" w:rsidP="00456D2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5E2B3139" w14:textId="77777777" w:rsidR="003B592F" w:rsidRPr="001A78B4" w:rsidRDefault="003B592F" w:rsidP="00456D2C">
            <w:pPr>
              <w:pStyle w:val="TAL"/>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[UE does 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C372B" w14:textId="77777777" w:rsidR="003B592F" w:rsidRPr="00283E28" w:rsidRDefault="003B592F" w:rsidP="00456D2C">
            <w:pPr>
              <w:pStyle w:val="TAL"/>
              <w:rPr>
                <w:rFonts w:asciiTheme="majorHAnsi" w:eastAsia="Malgun Gothic" w:hAnsiTheme="majorHAnsi" w:cstheme="majorHAnsi"/>
                <w:szCs w:val="18"/>
                <w:highlight w:val="yellow"/>
                <w:lang w:eastAsia="ko-KR"/>
              </w:rPr>
            </w:pPr>
            <w:r w:rsidRPr="00283E28">
              <w:rPr>
                <w:rFonts w:asciiTheme="majorHAnsi" w:eastAsia="Malgun Gothic" w:hAnsiTheme="majorHAnsi" w:cstheme="majorHAnsi"/>
                <w:szCs w:val="18"/>
                <w:highlight w:val="yellow"/>
                <w:lang w:eastAsia="ko-KR"/>
              </w:rPr>
              <w:t>[</w:t>
            </w:r>
            <w:r w:rsidRPr="00283E28">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D2FD6" w14:textId="77777777" w:rsidR="003B592F" w:rsidRPr="00283E28" w:rsidRDefault="003B592F" w:rsidP="00456D2C">
            <w:pPr>
              <w:pStyle w:val="TAL"/>
              <w:rPr>
                <w:highlight w:val="yellow"/>
              </w:rPr>
            </w:pPr>
            <w:r w:rsidRPr="00283E28">
              <w:rPr>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0D598" w14:textId="77777777" w:rsidR="003B592F" w:rsidRPr="00283E28" w:rsidRDefault="003B592F" w:rsidP="00456D2C">
            <w:pPr>
              <w:pStyle w:val="TAL"/>
              <w:rPr>
                <w:highlight w:val="yellow"/>
              </w:rPr>
            </w:pPr>
            <w:r w:rsidRPr="00283E28">
              <w:rPr>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DF128B" w14:textId="77777777" w:rsidR="003B592F" w:rsidRPr="00283E28" w:rsidRDefault="003B592F" w:rsidP="00456D2C">
            <w:pPr>
              <w:pStyle w:val="TAL"/>
              <w:rPr>
                <w:highlight w:val="yellow"/>
              </w:rPr>
            </w:pPr>
            <w:r w:rsidRPr="00283E28">
              <w:rPr>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D745AB" w14:textId="77777777" w:rsidR="003B592F" w:rsidRPr="0013294C" w:rsidRDefault="003B592F" w:rsidP="00456D2C">
            <w:pPr>
              <w:pStyle w:val="TAL"/>
              <w:rPr>
                <w:rFonts w:asciiTheme="majorHAnsi" w:eastAsia="MS Mincho" w:hAnsiTheme="majorHAnsi" w:cstheme="majorHAnsi"/>
                <w:szCs w:val="18"/>
                <w:highlight w:val="yellow"/>
                <w:lang w:eastAsia="ja-JP"/>
              </w:rPr>
            </w:pPr>
            <w:r w:rsidRPr="0013294C">
              <w:rPr>
                <w:rFonts w:asciiTheme="majorHAnsi" w:eastAsia="MS Mincho" w:hAnsiTheme="majorHAnsi" w:cstheme="majorHAnsi" w:hint="eastAsia"/>
                <w:szCs w:val="18"/>
                <w:highlight w:val="yellow"/>
                <w:lang w:eastAsia="ja-JP"/>
              </w:rPr>
              <w:t>F</w:t>
            </w:r>
            <w:r w:rsidRPr="0013294C">
              <w:rPr>
                <w:rFonts w:asciiTheme="majorHAnsi" w:eastAsia="MS Mincho"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98B5E6" w14:textId="77777777" w:rsidR="003B592F" w:rsidRPr="001A78B4" w:rsidRDefault="003B592F" w:rsidP="00456D2C">
            <w:pPr>
              <w:pStyle w:val="TAL"/>
            </w:pPr>
            <w:r w:rsidRPr="001A78B4">
              <w:t>Optional with capability signalling.</w:t>
            </w:r>
          </w:p>
        </w:tc>
      </w:tr>
      <w:tr w:rsidR="003B592F" w14:paraId="1487CD3D"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564961" w14:textId="77777777" w:rsidR="003B592F" w:rsidRPr="001A78B4" w:rsidRDefault="003B592F" w:rsidP="00456D2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49B20D" w14:textId="77777777" w:rsidR="003B592F" w:rsidRPr="001A78B4" w:rsidRDefault="003B592F" w:rsidP="00456D2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0962F" w14:textId="77777777" w:rsidR="003B592F" w:rsidRPr="001A78B4" w:rsidRDefault="003B592F" w:rsidP="00456D2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CE4D7C" w14:textId="77777777" w:rsidR="003B592F" w:rsidRPr="00253DA3"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747F61AA" w14:textId="77777777" w:rsidR="003B592F" w:rsidRPr="001A78B4"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D2ABDF" w14:textId="77777777" w:rsidR="003B592F" w:rsidRPr="0013294C" w:rsidRDefault="003B592F" w:rsidP="00456D2C">
            <w:pPr>
              <w:pStyle w:val="TAL"/>
              <w:rPr>
                <w:rFonts w:asciiTheme="majorHAnsi" w:eastAsia="Malgun Gothic" w:hAnsiTheme="majorHAnsi" w:cstheme="majorHAnsi"/>
                <w:szCs w:val="18"/>
                <w:highlight w:val="yellow"/>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186042" w14:textId="77777777" w:rsidR="003B592F" w:rsidRPr="001A78B4"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17A13" w14:textId="77777777" w:rsidR="003B592F" w:rsidRPr="00BB7337"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50A48" w14:textId="77777777" w:rsidR="003B592F" w:rsidRPr="00BF76A6" w:rsidRDefault="003B592F" w:rsidP="00456D2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11087521" w14:textId="77777777" w:rsidR="003B592F" w:rsidRPr="001A78B4" w:rsidRDefault="003B592F" w:rsidP="00456D2C">
            <w:pPr>
              <w:pStyle w:val="TAL"/>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227F7" w14:textId="77777777" w:rsidR="003B592F" w:rsidRPr="001A78B4" w:rsidRDefault="003B592F" w:rsidP="00456D2C">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43F250" w14:textId="77777777" w:rsidR="003B592F" w:rsidRPr="001A78B4" w:rsidRDefault="003B592F" w:rsidP="00456D2C">
            <w:pPr>
              <w:pStyle w:val="TAL"/>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B3E11E" w14:textId="77777777" w:rsidR="003B592F" w:rsidRPr="001A78B4" w:rsidRDefault="003B592F" w:rsidP="00456D2C">
            <w:pPr>
              <w:pStyle w:val="TAL"/>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D0380E" w14:textId="77777777" w:rsidR="003B592F" w:rsidRPr="001A78B4" w:rsidRDefault="003B592F" w:rsidP="00456D2C">
            <w:pPr>
              <w:pStyle w:val="TAL"/>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034A19" w14:textId="77777777" w:rsidR="003B592F" w:rsidRPr="0013294C" w:rsidRDefault="003B592F" w:rsidP="00456D2C">
            <w:pPr>
              <w:pStyle w:val="TAL"/>
              <w:rPr>
                <w:rFonts w:asciiTheme="majorHAnsi" w:hAnsiTheme="majorHAnsi" w:cstheme="majorHAnsi"/>
                <w:szCs w:val="18"/>
                <w:highlight w:val="yellow"/>
              </w:rPr>
            </w:pPr>
            <w:r w:rsidRPr="0013294C">
              <w:rPr>
                <w:rFonts w:asciiTheme="majorHAnsi" w:eastAsia="MS Mincho" w:hAnsiTheme="majorHAnsi" w:cstheme="majorHAnsi" w:hint="eastAsia"/>
                <w:szCs w:val="18"/>
                <w:highlight w:val="yellow"/>
                <w:lang w:eastAsia="ja-JP"/>
              </w:rPr>
              <w:t>F</w:t>
            </w:r>
            <w:r w:rsidRPr="0013294C">
              <w:rPr>
                <w:rFonts w:asciiTheme="majorHAnsi" w:eastAsia="MS Mincho"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3E9930" w14:textId="77777777" w:rsidR="003B592F" w:rsidRPr="001A78B4" w:rsidRDefault="003B592F" w:rsidP="00456D2C">
            <w:pPr>
              <w:pStyle w:val="TAL"/>
            </w:pPr>
            <w:r w:rsidRPr="001A78B4">
              <w:t>Optional with capability signalling.</w:t>
            </w:r>
          </w:p>
        </w:tc>
      </w:tr>
      <w:tr w:rsidR="003B592F" w14:paraId="0DA5C0AB"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47F2" w14:textId="77777777" w:rsidR="003B592F" w:rsidRPr="001A78B4" w:rsidRDefault="003B592F" w:rsidP="00456D2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A9DDE4" w14:textId="77777777" w:rsidR="003B592F" w:rsidRPr="001A78B4" w:rsidRDefault="003B592F" w:rsidP="00456D2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B23889" w14:textId="77777777" w:rsidR="003B592F" w:rsidRDefault="003B592F" w:rsidP="00456D2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2FCF44" w14:textId="77777777" w:rsidR="003B592F" w:rsidRPr="00253DA3"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262F38F9" w14:textId="77777777" w:rsidR="003B592F" w:rsidRPr="00253DA3"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A9770E" w14:textId="77777777" w:rsidR="003B592F" w:rsidRPr="00283E28" w:rsidRDefault="003B592F" w:rsidP="00456D2C">
            <w:pPr>
              <w:pStyle w:val="TAL"/>
              <w:rPr>
                <w:rFonts w:asciiTheme="majorHAnsi" w:eastAsia="Malgun Gothic" w:hAnsiTheme="majorHAnsi" w:cstheme="majorHAnsi"/>
                <w:szCs w:val="18"/>
                <w:highlight w:val="cyan"/>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4942AF" w14:textId="77777777" w:rsidR="003B592F" w:rsidRPr="00BB7337"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8FEAF2" w14:textId="77777777" w:rsidR="003B592F" w:rsidRPr="00BB7337"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3528AC" w14:textId="77777777" w:rsidR="003B592F" w:rsidRPr="00BF76A6" w:rsidRDefault="003B592F" w:rsidP="00456D2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4766118C" w14:textId="77777777" w:rsidR="003B592F" w:rsidRPr="00BF76A6" w:rsidRDefault="003B592F" w:rsidP="00456D2C">
            <w:pPr>
              <w:pStyle w:val="TAL"/>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BBF124" w14:textId="77777777" w:rsidR="003B592F" w:rsidRPr="00283E28" w:rsidRDefault="003B592F" w:rsidP="00456D2C">
            <w:pPr>
              <w:pStyle w:val="TAL"/>
              <w:rPr>
                <w:rFonts w:asciiTheme="majorHAnsi" w:eastAsia="Malgun Gothic" w:hAnsiTheme="majorHAnsi" w:cstheme="majorHAnsi"/>
                <w:szCs w:val="18"/>
                <w:highlight w:val="yellow"/>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EBE49" w14:textId="77777777" w:rsidR="003B592F" w:rsidRPr="00283E28" w:rsidRDefault="003B592F" w:rsidP="00456D2C">
            <w:pPr>
              <w:pStyle w:val="TAL"/>
              <w:rPr>
                <w:highlight w:val="yellow"/>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769F95" w14:textId="77777777" w:rsidR="003B592F" w:rsidRPr="00283E28" w:rsidRDefault="003B592F" w:rsidP="00456D2C">
            <w:pPr>
              <w:pStyle w:val="TAL"/>
              <w:rPr>
                <w:highlight w:val="yellow"/>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D4DF49" w14:textId="77777777" w:rsidR="003B592F" w:rsidRPr="00283E28" w:rsidRDefault="003B592F" w:rsidP="00456D2C">
            <w:pPr>
              <w:pStyle w:val="TAL"/>
              <w:rPr>
                <w:highlight w:val="yellow"/>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86CA48" w14:textId="77777777" w:rsidR="003B592F" w:rsidRPr="0013294C" w:rsidRDefault="003B592F" w:rsidP="00456D2C">
            <w:pPr>
              <w:pStyle w:val="TAL"/>
              <w:rPr>
                <w:rFonts w:asciiTheme="majorHAnsi" w:eastAsia="MS Mincho" w:hAnsiTheme="majorHAnsi" w:cstheme="majorHAnsi"/>
                <w:szCs w:val="18"/>
                <w:highlight w:val="yellow"/>
                <w:lang w:eastAsia="ja-JP"/>
              </w:rPr>
            </w:pPr>
            <w:r w:rsidRPr="0013294C">
              <w:rPr>
                <w:rFonts w:asciiTheme="majorHAnsi" w:eastAsia="MS Mincho" w:hAnsiTheme="majorHAnsi" w:cstheme="majorHAnsi" w:hint="eastAsia"/>
                <w:szCs w:val="18"/>
                <w:highlight w:val="yellow"/>
                <w:lang w:eastAsia="ja-JP"/>
              </w:rPr>
              <w:t>F</w:t>
            </w:r>
            <w:r w:rsidRPr="0013294C">
              <w:rPr>
                <w:rFonts w:asciiTheme="majorHAnsi" w:eastAsia="MS Mincho"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B3966" w14:textId="77777777" w:rsidR="003B592F" w:rsidRPr="001A78B4" w:rsidRDefault="003B592F" w:rsidP="00456D2C">
            <w:pPr>
              <w:pStyle w:val="TAL"/>
            </w:pPr>
            <w:r w:rsidRPr="001A78B4">
              <w:t>Optional with capability signalling.</w:t>
            </w:r>
          </w:p>
        </w:tc>
      </w:tr>
      <w:tr w:rsidR="003B592F" w14:paraId="24079A69"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DD25F5" w14:textId="77777777" w:rsidR="003B592F" w:rsidRPr="001A78B4" w:rsidRDefault="003B592F" w:rsidP="00456D2C">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05E693" w14:textId="77777777" w:rsidR="003B592F" w:rsidRPr="001A78B4" w:rsidRDefault="003B592F" w:rsidP="00456D2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6B3C37" w14:textId="77777777" w:rsidR="003B592F" w:rsidRPr="001A78B4" w:rsidRDefault="003B592F" w:rsidP="00456D2C">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1E744" w14:textId="77777777" w:rsidR="003B592F" w:rsidRPr="001A78B4" w:rsidRDefault="003B592F" w:rsidP="00456D2C">
            <w:pPr>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0142067B" w14:textId="77777777" w:rsidR="003B592F" w:rsidRPr="00955DCF" w:rsidRDefault="003B592F" w:rsidP="00456D2C">
            <w:pPr>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F49F0" w14:textId="77777777" w:rsidR="003B592F" w:rsidRPr="001A78B4" w:rsidRDefault="003B592F" w:rsidP="00456D2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C4714D" w14:textId="77777777" w:rsidR="003B592F" w:rsidRPr="00BB7337"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B789B" w14:textId="77777777" w:rsidR="003B592F" w:rsidRPr="00BB7337"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8E9FCA" w14:textId="77777777" w:rsidR="003B592F" w:rsidRPr="001A78B4" w:rsidRDefault="003B592F" w:rsidP="00456D2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4B4D0" w14:textId="77777777" w:rsidR="003B592F" w:rsidRPr="002B703A" w:rsidRDefault="003B592F" w:rsidP="00456D2C">
            <w:pPr>
              <w:pStyle w:val="TAL"/>
              <w:rPr>
                <w:rFonts w:asciiTheme="majorHAnsi" w:eastAsia="Malgun Gothic" w:hAnsiTheme="majorHAnsi" w:cstheme="majorHAnsi"/>
                <w:szCs w:val="18"/>
                <w:highlight w:val="yellow"/>
                <w:lang w:eastAsia="ko-KR"/>
              </w:rPr>
            </w:pPr>
            <w:r w:rsidRPr="002B703A">
              <w:rPr>
                <w:rFonts w:asciiTheme="majorHAnsi" w:eastAsia="Malgun Gothic" w:hAnsiTheme="majorHAnsi" w:cstheme="majorHAnsi"/>
                <w:szCs w:val="18"/>
                <w:highlight w:val="yellow"/>
                <w:lang w:eastAsia="ko-KR"/>
              </w:rPr>
              <w:t>[</w:t>
            </w:r>
            <w:r w:rsidRPr="002B703A">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984C0" w14:textId="77777777" w:rsidR="003B592F" w:rsidRPr="002B703A" w:rsidRDefault="003B592F" w:rsidP="00456D2C">
            <w:pPr>
              <w:pStyle w:val="TAL"/>
              <w:rPr>
                <w:highlight w:val="yellow"/>
              </w:rPr>
            </w:pPr>
            <w:r w:rsidRPr="002B703A">
              <w:rPr>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9696E4" w14:textId="77777777" w:rsidR="003B592F" w:rsidRPr="002B703A" w:rsidRDefault="003B592F" w:rsidP="00456D2C">
            <w:pPr>
              <w:pStyle w:val="TAL"/>
              <w:rPr>
                <w:highlight w:val="yellow"/>
              </w:rPr>
            </w:pPr>
            <w:r w:rsidRPr="002B703A">
              <w:rPr>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2753D6" w14:textId="77777777" w:rsidR="003B592F" w:rsidRPr="002B703A" w:rsidRDefault="003B592F" w:rsidP="00456D2C">
            <w:pPr>
              <w:pStyle w:val="TAL"/>
              <w:rPr>
                <w:highlight w:val="yellow"/>
              </w:rPr>
            </w:pPr>
            <w:r w:rsidRPr="002B703A">
              <w:rPr>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C81C9F" w14:textId="77777777" w:rsidR="003B592F" w:rsidRPr="0013294C" w:rsidRDefault="003B592F" w:rsidP="00456D2C">
            <w:pPr>
              <w:pStyle w:val="TAL"/>
              <w:rPr>
                <w:rFonts w:asciiTheme="majorHAnsi" w:hAnsiTheme="majorHAnsi" w:cstheme="majorHAnsi"/>
                <w:szCs w:val="18"/>
                <w:highlight w:val="yellow"/>
              </w:rPr>
            </w:pPr>
            <w:r w:rsidRPr="0013294C">
              <w:rPr>
                <w:rFonts w:asciiTheme="majorHAnsi" w:hAnsiTheme="majorHAnsi" w:cstheme="majorHAnsi"/>
                <w:szCs w:val="18"/>
                <w:highlight w:val="yellow"/>
              </w:rPr>
              <w:t>[Note: configuration by NR Uu is not required to be supported in a band indicated with only the PC5 interface in 38.101-1 Table 5.2E.1-1]</w:t>
            </w:r>
          </w:p>
          <w:p w14:paraId="1BFEDE79" w14:textId="77777777" w:rsidR="003B592F" w:rsidRDefault="003B592F" w:rsidP="00456D2C">
            <w:pPr>
              <w:pStyle w:val="TAL"/>
              <w:rPr>
                <w:rFonts w:asciiTheme="majorHAnsi" w:hAnsiTheme="majorHAnsi" w:cstheme="majorHAnsi"/>
                <w:szCs w:val="18"/>
                <w:highlight w:val="cyan"/>
              </w:rPr>
            </w:pPr>
          </w:p>
          <w:p w14:paraId="1BA99237" w14:textId="77777777" w:rsidR="003B592F" w:rsidRDefault="003B592F" w:rsidP="00456D2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535AFBAE" w14:textId="77777777" w:rsidR="003B592F" w:rsidRPr="002B703A" w:rsidRDefault="003B592F" w:rsidP="00456D2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7628C9" w14:textId="77777777" w:rsidR="003B592F" w:rsidRPr="001A78B4" w:rsidRDefault="003B592F" w:rsidP="00456D2C">
            <w:pPr>
              <w:pStyle w:val="TAL"/>
            </w:pPr>
            <w:r w:rsidRPr="001A78B4">
              <w:t>Optional with capability signalling.</w:t>
            </w:r>
          </w:p>
        </w:tc>
      </w:tr>
      <w:tr w:rsidR="003B592F" w14:paraId="524CA0A1"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BB7D7E" w14:textId="77777777" w:rsidR="003B592F" w:rsidRPr="001A78B4" w:rsidRDefault="003B592F" w:rsidP="00456D2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CA3252" w14:textId="77777777" w:rsidR="003B592F" w:rsidRPr="001A78B4" w:rsidRDefault="003B592F" w:rsidP="00456D2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F9750A" w14:textId="77777777" w:rsidR="003B592F" w:rsidRDefault="003B592F" w:rsidP="00456D2C">
            <w:pPr>
              <w:pStyle w:val="TAL"/>
              <w:rPr>
                <w:rFonts w:eastAsia="Malgun Gothic"/>
                <w:lang w:eastAsia="ko-KR"/>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0BE737" w14:textId="77777777" w:rsidR="003B592F" w:rsidRDefault="003B592F" w:rsidP="00456D2C">
            <w:pPr>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1CB1CFA5" w14:textId="77777777" w:rsidR="003B592F" w:rsidRPr="00F9110C" w:rsidRDefault="003B592F" w:rsidP="00456D2C">
            <w:pPr>
              <w:snapToGrid w:val="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77BC4A" w14:textId="77777777" w:rsidR="003B592F" w:rsidRPr="0013294C" w:rsidRDefault="003B592F" w:rsidP="00456D2C">
            <w:pPr>
              <w:pStyle w:val="TAL"/>
              <w:rPr>
                <w:rFonts w:asciiTheme="majorHAnsi" w:eastAsia="Malgun Gothic" w:hAnsiTheme="majorHAnsi" w:cstheme="majorHAnsi"/>
                <w:szCs w:val="18"/>
                <w:highlight w:val="yellow"/>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7F4A6F" w14:textId="77777777" w:rsidR="003B592F" w:rsidRPr="00BB7337"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75F5C" w14:textId="77777777" w:rsidR="003B592F" w:rsidRPr="00BB7337" w:rsidRDefault="003B592F" w:rsidP="00456D2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F240DC" w14:textId="77777777" w:rsidR="003B592F" w:rsidRPr="001A78B4" w:rsidRDefault="003B592F" w:rsidP="00456D2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AF1C1B" w14:textId="77777777" w:rsidR="003B592F" w:rsidRPr="005D4294" w:rsidRDefault="003B592F" w:rsidP="00456D2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D5E5BE" w14:textId="77777777" w:rsidR="003B592F" w:rsidRPr="005D4294" w:rsidRDefault="003B592F" w:rsidP="00456D2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DB6AC2" w14:textId="77777777" w:rsidR="003B592F" w:rsidRPr="005D4294" w:rsidRDefault="003B592F" w:rsidP="00456D2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B9249" w14:textId="77777777" w:rsidR="003B592F" w:rsidRPr="005D4294" w:rsidRDefault="003B592F" w:rsidP="00456D2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47AD19" w14:textId="77777777" w:rsidR="003B592F" w:rsidRPr="0013294C" w:rsidRDefault="003B592F" w:rsidP="00456D2C">
            <w:pPr>
              <w:pStyle w:val="TAL"/>
              <w:rPr>
                <w:rFonts w:asciiTheme="majorHAnsi" w:hAnsiTheme="majorHAnsi" w:cstheme="majorHAnsi"/>
                <w:szCs w:val="18"/>
                <w:highlight w:val="yellow"/>
              </w:rPr>
            </w:pPr>
            <w:r w:rsidRPr="0013294C">
              <w:rPr>
                <w:rFonts w:asciiTheme="majorHAnsi" w:hAnsiTheme="majorHAnsi" w:cstheme="majorHAnsi"/>
                <w:szCs w:val="18"/>
                <w:highlight w:val="yellow"/>
              </w:rPr>
              <w:t>[Note: configuration by NR Uu is not required to be supported in a band indicated with only the PC5 interface in 38.101-1 Table 5.2E.1-1]</w:t>
            </w:r>
          </w:p>
          <w:p w14:paraId="6BC862DC" w14:textId="77777777" w:rsidR="003B592F" w:rsidRDefault="003B592F" w:rsidP="00456D2C">
            <w:pPr>
              <w:pStyle w:val="TAL"/>
              <w:rPr>
                <w:rFonts w:asciiTheme="majorHAnsi" w:hAnsiTheme="majorHAnsi" w:cstheme="majorHAnsi"/>
                <w:szCs w:val="18"/>
                <w:highlight w:val="cyan"/>
              </w:rPr>
            </w:pPr>
          </w:p>
          <w:p w14:paraId="01857668" w14:textId="77777777" w:rsidR="003B592F" w:rsidRDefault="003B592F" w:rsidP="00456D2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81C1738" w14:textId="77777777" w:rsidR="003B592F" w:rsidRPr="00F9110C" w:rsidRDefault="003B592F" w:rsidP="00456D2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3BC53" w14:textId="77777777" w:rsidR="003B592F" w:rsidRPr="001A78B4" w:rsidRDefault="003B592F" w:rsidP="00456D2C">
            <w:pPr>
              <w:pStyle w:val="TAL"/>
            </w:pPr>
            <w:r w:rsidRPr="00AA4812">
              <w:t>Optional with capability signalling.</w:t>
            </w:r>
          </w:p>
        </w:tc>
      </w:tr>
      <w:tr w:rsidR="003B592F" w14:paraId="56D5593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BB3094" w14:textId="77777777" w:rsidR="003B592F" w:rsidRPr="00BF54D2" w:rsidRDefault="003B592F" w:rsidP="00456D2C">
            <w:pPr>
              <w:pStyle w:val="TAL"/>
              <w:rPr>
                <w:rFonts w:asciiTheme="majorHAnsi" w:hAnsiTheme="majorHAnsi" w:cstheme="majorHAnsi"/>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4393C8" w14:textId="77777777" w:rsidR="003B592F" w:rsidRPr="00BF54D2" w:rsidRDefault="003B592F" w:rsidP="00456D2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89165B" w14:textId="77777777" w:rsidR="003B592F" w:rsidRPr="00BF54D2" w:rsidRDefault="003B592F" w:rsidP="00456D2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2B6B76" w14:textId="77777777" w:rsidR="003B592F" w:rsidRPr="00007633" w:rsidRDefault="003B592F" w:rsidP="00456D2C">
            <w:pPr>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C675DE" w14:textId="77777777" w:rsidR="003B592F" w:rsidRPr="0013294C" w:rsidRDefault="003B592F" w:rsidP="00456D2C">
            <w:pPr>
              <w:pStyle w:val="TAL"/>
              <w:rPr>
                <w:rFonts w:asciiTheme="majorHAnsi" w:eastAsia="MS Mincho" w:hAnsiTheme="majorHAnsi" w:cstheme="majorHAnsi"/>
                <w:szCs w:val="18"/>
                <w:highlight w:val="yellow"/>
                <w:lang w:eastAsia="ja-JP"/>
              </w:rPr>
            </w:pPr>
            <w:r w:rsidRPr="0013294C">
              <w:rPr>
                <w:rFonts w:asciiTheme="majorHAnsi" w:eastAsia="MS Mincho" w:hAnsiTheme="majorHAnsi" w:cstheme="majorHAnsi" w:hint="eastAsia"/>
                <w:szCs w:val="18"/>
                <w:highlight w:val="yellow"/>
                <w:lang w:eastAsia="ja-JP"/>
              </w:rPr>
              <w:t>F</w:t>
            </w:r>
            <w:r w:rsidRPr="0013294C">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A4A3FD" w14:textId="77777777" w:rsidR="003B592F" w:rsidRPr="00BF54D2" w:rsidRDefault="003B592F" w:rsidP="00456D2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3C853" w14:textId="77777777" w:rsidR="003B592F" w:rsidRPr="00A9528B" w:rsidRDefault="003B592F" w:rsidP="00456D2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8E075" w14:textId="77777777" w:rsidR="003B592F" w:rsidRPr="00A9528B" w:rsidRDefault="003B592F" w:rsidP="00456D2C">
            <w:pPr>
              <w:pStyle w:val="TAL"/>
              <w:rPr>
                <w:rFonts w:asciiTheme="majorHAnsi" w:eastAsia="Malgun Gothic" w:hAnsiTheme="majorHAnsi" w:cstheme="majorHAnsi"/>
                <w:szCs w:val="18"/>
                <w:lang w:eastAsia="ko-KR"/>
              </w:rPr>
            </w:pPr>
            <w:r w:rsidRPr="00007633">
              <w:rPr>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7CD35" w14:textId="77777777" w:rsidR="003B592F" w:rsidRPr="00BB72FE" w:rsidRDefault="003B592F" w:rsidP="00456D2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848E4" w14:textId="77777777" w:rsidR="003B592F" w:rsidRPr="00BB72FE" w:rsidRDefault="003B592F" w:rsidP="00456D2C">
            <w:pPr>
              <w:pStyle w:val="TAL"/>
              <w:rPr>
                <w:szCs w:val="18"/>
              </w:rPr>
            </w:pPr>
            <w:r w:rsidRPr="00BB72FE">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1161D" w14:textId="77777777" w:rsidR="003B592F" w:rsidRPr="00BB72FE" w:rsidRDefault="003B592F" w:rsidP="00456D2C">
            <w:pPr>
              <w:pStyle w:val="TAL"/>
              <w:rPr>
                <w:szCs w:val="18"/>
              </w:rPr>
            </w:pPr>
            <w:r w:rsidRPr="00BB72FE">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4A34B9" w14:textId="77777777" w:rsidR="003B592F" w:rsidRPr="00BB72FE" w:rsidRDefault="003B592F" w:rsidP="00456D2C">
            <w:pPr>
              <w:pStyle w:val="TAL"/>
              <w:rPr>
                <w:szCs w:val="18"/>
              </w:rPr>
            </w:pPr>
            <w:r w:rsidRPr="00BB72FE">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D55D0C" w14:textId="77777777" w:rsidR="003B592F" w:rsidRPr="00BF54D2" w:rsidRDefault="003B592F" w:rsidP="00456D2C">
            <w:pPr>
              <w:pStyle w:val="TAL"/>
              <w:rPr>
                <w:rFonts w:asciiTheme="majorHAnsi" w:hAnsiTheme="majorHAnsi" w:cstheme="majorHAnsi"/>
                <w:szCs w:val="18"/>
              </w:rPr>
            </w:pPr>
            <w:r w:rsidRPr="00BF54D2">
              <w:rPr>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F65E9" w14:textId="77777777" w:rsidR="003B592F" w:rsidRPr="00BF54D2" w:rsidRDefault="003B592F" w:rsidP="00456D2C">
            <w:pPr>
              <w:pStyle w:val="TAL"/>
              <w:rPr>
                <w:szCs w:val="18"/>
              </w:rPr>
            </w:pPr>
            <w:r w:rsidRPr="00BF54D2">
              <w:rPr>
                <w:rFonts w:eastAsia="MS Mincho"/>
                <w:color w:val="000000"/>
                <w:szCs w:val="18"/>
              </w:rPr>
              <w:t>Optional with capability signalling</w:t>
            </w:r>
          </w:p>
        </w:tc>
      </w:tr>
      <w:tr w:rsidR="003B592F" w14:paraId="781439C6"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CD3879" w14:textId="77777777" w:rsidR="003B592F" w:rsidRPr="00BF54D2" w:rsidRDefault="003B592F" w:rsidP="00456D2C">
            <w:pPr>
              <w:pStyle w:val="TAL"/>
              <w:rPr>
                <w:rFonts w:eastAsia="MS Mincho" w:cs="Arial"/>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FC6674" w14:textId="77777777" w:rsidR="003B592F" w:rsidRPr="00BF54D2" w:rsidRDefault="003B592F" w:rsidP="00456D2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F34A95" w14:textId="77777777" w:rsidR="003B592F" w:rsidRPr="00BF54D2" w:rsidRDefault="003B592F" w:rsidP="00456D2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80F2D2" w14:textId="77777777" w:rsidR="003B592F" w:rsidRPr="00BF54D2" w:rsidRDefault="003B592F" w:rsidP="00456D2C">
            <w:pPr>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04113" w14:textId="77777777" w:rsidR="003B592F" w:rsidRPr="0013294C" w:rsidRDefault="003B592F" w:rsidP="00456D2C">
            <w:pPr>
              <w:pStyle w:val="TAL"/>
              <w:rPr>
                <w:rFonts w:asciiTheme="majorHAnsi" w:eastAsia="MS Mincho" w:hAnsiTheme="majorHAnsi" w:cstheme="majorHAnsi"/>
                <w:szCs w:val="18"/>
                <w:highlight w:val="yellow"/>
                <w:lang w:eastAsia="ja-JP"/>
              </w:rPr>
            </w:pPr>
            <w:r w:rsidRPr="0013294C">
              <w:rPr>
                <w:rFonts w:asciiTheme="majorHAnsi" w:eastAsia="MS Mincho" w:hAnsiTheme="majorHAnsi" w:cstheme="majorHAnsi" w:hint="eastAsia"/>
                <w:szCs w:val="18"/>
                <w:highlight w:val="yellow"/>
                <w:lang w:eastAsia="ja-JP"/>
              </w:rPr>
              <w:t>F</w:t>
            </w:r>
            <w:r w:rsidRPr="0013294C">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FD4720" w14:textId="77777777" w:rsidR="003B592F" w:rsidRPr="00BF54D2" w:rsidRDefault="003B592F" w:rsidP="00456D2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E6C91" w14:textId="77777777" w:rsidR="003B592F" w:rsidRPr="00A9528B" w:rsidRDefault="003B592F" w:rsidP="00456D2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7DDA1" w14:textId="77777777" w:rsidR="003B592F" w:rsidRPr="00A9528B" w:rsidRDefault="003B592F" w:rsidP="00456D2C">
            <w:pPr>
              <w:pStyle w:val="TAL"/>
              <w:rPr>
                <w:szCs w:val="18"/>
                <w:highlight w:val="cyan"/>
                <w:lang w:val="en-US" w:eastAsia="zh-CN"/>
              </w:rPr>
            </w:pPr>
            <w:r w:rsidRPr="00007633">
              <w:rPr>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E32FE" w14:textId="77777777" w:rsidR="003B592F" w:rsidRPr="00BF54D2" w:rsidRDefault="003B592F" w:rsidP="00456D2C">
            <w:pPr>
              <w:pStyle w:val="TAL"/>
              <w:rPr>
                <w:rFonts w:eastAsia="Malgun Gothic" w:cs="Arial"/>
                <w:szCs w:val="18"/>
                <w:highlight w:val="yellow"/>
                <w:lang w:eastAsia="ko-KR"/>
              </w:rPr>
            </w:pPr>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71B61" w14:textId="77777777" w:rsidR="003B592F" w:rsidRPr="00BF54D2" w:rsidRDefault="003B592F" w:rsidP="00456D2C">
            <w:pPr>
              <w:pStyle w:val="TAL"/>
              <w:rPr>
                <w:rFonts w:eastAsia="MS Mincho"/>
                <w:color w:val="000000"/>
                <w:szCs w:val="18"/>
                <w:highlight w:val="yellow"/>
              </w:rPr>
            </w:pPr>
            <w:r w:rsidRPr="00BF54D2">
              <w:rPr>
                <w:rFonts w:eastAsia="MS Mincho"/>
                <w:color w:val="000000"/>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A241A9" w14:textId="77777777" w:rsidR="003B592F" w:rsidRPr="00BF54D2" w:rsidRDefault="003B592F" w:rsidP="00456D2C">
            <w:pPr>
              <w:pStyle w:val="TAL"/>
              <w:rPr>
                <w:rFonts w:eastAsia="MS Mincho"/>
                <w:color w:val="000000"/>
                <w:szCs w:val="18"/>
                <w:highlight w:val="yellow"/>
              </w:rPr>
            </w:pPr>
            <w:r w:rsidRPr="00BF54D2">
              <w:rPr>
                <w:rFonts w:eastAsia="MS Mincho"/>
                <w:color w:val="000000"/>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BDE00B" w14:textId="77777777" w:rsidR="003B592F" w:rsidRPr="00BF54D2" w:rsidRDefault="003B592F" w:rsidP="00456D2C">
            <w:pPr>
              <w:pStyle w:val="TAL"/>
              <w:rPr>
                <w:rFonts w:eastAsia="MS Mincho"/>
                <w:color w:val="000000"/>
                <w:szCs w:val="18"/>
                <w:highlight w:val="yellow"/>
              </w:rPr>
            </w:pPr>
            <w:r w:rsidRPr="00BF54D2">
              <w:rPr>
                <w:rFonts w:eastAsia="MS Mincho"/>
                <w:color w:val="000000"/>
                <w:szCs w:val="18"/>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48ABD5" w14:textId="77777777" w:rsidR="003B592F" w:rsidRPr="00BF54D2" w:rsidRDefault="003B592F" w:rsidP="00456D2C">
            <w:pPr>
              <w:pStyle w:val="TAL"/>
              <w:rPr>
                <w:color w:val="000000"/>
                <w:szCs w:val="18"/>
                <w:lang w:eastAsia="zh-CN"/>
              </w:rPr>
            </w:pPr>
            <w:r w:rsidRPr="00BF54D2">
              <w:rPr>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5002A" w14:textId="77777777" w:rsidR="003B592F" w:rsidRPr="00BF54D2" w:rsidRDefault="003B592F" w:rsidP="00456D2C">
            <w:pPr>
              <w:pStyle w:val="TAL"/>
              <w:rPr>
                <w:rFonts w:eastAsia="MS Mincho"/>
                <w:color w:val="000000"/>
                <w:szCs w:val="18"/>
              </w:rPr>
            </w:pPr>
            <w:r w:rsidRPr="00BF54D2">
              <w:rPr>
                <w:rFonts w:eastAsia="MS Mincho"/>
                <w:color w:val="000000"/>
                <w:szCs w:val="18"/>
              </w:rPr>
              <w:t>Optional with capability signalling</w:t>
            </w:r>
          </w:p>
        </w:tc>
      </w:tr>
      <w:tr w:rsidR="003B592F" w14:paraId="0B66043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F95E10" w14:textId="77777777" w:rsidR="003B592F" w:rsidRPr="00566153" w:rsidRDefault="003B592F" w:rsidP="00456D2C">
            <w:pPr>
              <w:pStyle w:val="TAL"/>
              <w:rPr>
                <w:rFonts w:asciiTheme="majorHAnsi" w:hAnsiTheme="majorHAnsi" w:cstheme="majorHAnsi"/>
                <w:szCs w:val="18"/>
                <w:lang w:eastAsia="ja-JP"/>
              </w:rPr>
            </w:pPr>
            <w:r w:rsidRPr="00566153">
              <w:rPr>
                <w:rFonts w:cs="Arial"/>
                <w:szCs w:val="18"/>
                <w:lang w:val="en-US" w:eastAsia="ja-JP"/>
              </w:rPr>
              <w:t xml:space="preserve">32. </w:t>
            </w:r>
            <w:proofErr w:type="spellStart"/>
            <w:r w:rsidRPr="00566153">
              <w:rPr>
                <w:rFonts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9A4C7B" w14:textId="77777777" w:rsidR="003B592F" w:rsidRPr="00566153" w:rsidRDefault="003B592F" w:rsidP="00456D2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74B4CB" w14:textId="77777777" w:rsidR="003B592F" w:rsidRPr="00566153" w:rsidRDefault="003B592F" w:rsidP="00456D2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48ACBB" w14:textId="77777777" w:rsidR="003B592F" w:rsidRPr="00566153" w:rsidRDefault="003B592F" w:rsidP="00456D2C">
            <w:pPr>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176BBB" w14:textId="77777777" w:rsidR="003B592F" w:rsidRPr="00566153" w:rsidRDefault="003B592F" w:rsidP="00456D2C">
            <w:pPr>
              <w:pStyle w:val="TAL"/>
              <w:rPr>
                <w:rFonts w:asciiTheme="majorHAnsi" w:eastAsia="Malgun Gothic" w:hAnsiTheme="majorHAnsi" w:cstheme="majorHAnsi"/>
                <w:szCs w:val="18"/>
                <w:lang w:eastAsia="ko-KR"/>
              </w:rPr>
            </w:pPr>
            <w:r w:rsidRPr="00566153">
              <w:rPr>
                <w:rFonts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8CD10E" w14:textId="77777777" w:rsidR="003B592F" w:rsidRPr="00566153" w:rsidRDefault="003B592F" w:rsidP="00456D2C">
            <w:pPr>
              <w:pStyle w:val="TAL"/>
              <w:rPr>
                <w:rFonts w:asciiTheme="majorHAnsi" w:eastAsia="Malgun Gothic" w:hAnsiTheme="majorHAnsi" w:cstheme="majorHAnsi"/>
                <w:szCs w:val="18"/>
                <w:lang w:eastAsia="ko-KR"/>
              </w:rPr>
            </w:pPr>
            <w:r>
              <w:rPr>
                <w:rFonts w:eastAsia="MS Mincho"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CE41E" w14:textId="77777777" w:rsidR="003B592F" w:rsidRPr="00566153" w:rsidRDefault="003B592F" w:rsidP="00456D2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085188" w14:textId="77777777" w:rsidR="003B592F" w:rsidRPr="00566153" w:rsidRDefault="003B592F" w:rsidP="00456D2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2C80FB" w14:textId="77777777" w:rsidR="003B592F" w:rsidRPr="00566153" w:rsidRDefault="003B592F" w:rsidP="00456D2C">
            <w:pPr>
              <w:pStyle w:val="TAL"/>
              <w:rPr>
                <w:rFonts w:asciiTheme="majorHAnsi" w:eastAsia="Malgun Gothic" w:hAnsiTheme="majorHAnsi" w:cstheme="majorHAnsi"/>
                <w:szCs w:val="18"/>
                <w:highlight w:val="yellow"/>
                <w:lang w:eastAsia="ko-KR"/>
              </w:rPr>
            </w:pPr>
            <w:r w:rsidRPr="00566153">
              <w:rPr>
                <w:rFonts w:eastAsia="Malgun Gothic" w:cs="Arial"/>
                <w:szCs w:val="18"/>
                <w:highlight w:val="yellow"/>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D0E54" w14:textId="77777777" w:rsidR="003B592F" w:rsidRPr="00566153" w:rsidRDefault="003B592F" w:rsidP="00456D2C">
            <w:pPr>
              <w:pStyle w:val="TAL"/>
              <w:rPr>
                <w:szCs w:val="18"/>
                <w:highlight w:val="yellow"/>
              </w:rPr>
            </w:pPr>
            <w:r w:rsidRPr="00566153">
              <w:rPr>
                <w:rFonts w:cs="Arial"/>
                <w:color w:val="000000"/>
                <w:szCs w:val="18"/>
                <w:highlight w:val="yellow"/>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FB6AC8" w14:textId="77777777" w:rsidR="003B592F" w:rsidRPr="00566153" w:rsidRDefault="003B592F" w:rsidP="00456D2C">
            <w:pPr>
              <w:pStyle w:val="TAL"/>
              <w:rPr>
                <w:szCs w:val="18"/>
                <w:highlight w:val="yellow"/>
              </w:rPr>
            </w:pPr>
            <w:r w:rsidRPr="00566153">
              <w:rPr>
                <w:rFonts w:cs="Arial"/>
                <w:color w:val="000000"/>
                <w:szCs w:val="18"/>
                <w:highlight w:val="yellow"/>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3C5253" w14:textId="77777777" w:rsidR="003B592F" w:rsidRPr="00566153" w:rsidRDefault="003B592F" w:rsidP="00456D2C">
            <w:pPr>
              <w:pStyle w:val="TAL"/>
              <w:rPr>
                <w:szCs w:val="18"/>
                <w:highlight w:val="yellow"/>
              </w:rPr>
            </w:pPr>
            <w:r w:rsidRPr="00566153">
              <w:rPr>
                <w:rFonts w:cs="Arial"/>
                <w:color w:val="000000"/>
                <w:szCs w:val="18"/>
                <w:highlight w:val="yellow"/>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2F018F" w14:textId="77777777" w:rsidR="003B592F" w:rsidRPr="00566153" w:rsidRDefault="003B592F" w:rsidP="00456D2C">
            <w:pPr>
              <w:pStyle w:val="TAL"/>
              <w:rPr>
                <w:rFonts w:asciiTheme="majorHAnsi" w:hAnsiTheme="majorHAnsi" w:cstheme="majorHAnsi"/>
                <w:szCs w:val="18"/>
              </w:rPr>
            </w:pPr>
            <w:r w:rsidRPr="00566153">
              <w:rPr>
                <w:rFonts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BA8C2" w14:textId="77777777" w:rsidR="003B592F" w:rsidRPr="00566153" w:rsidRDefault="003B592F" w:rsidP="00456D2C">
            <w:pPr>
              <w:pStyle w:val="TAL"/>
              <w:rPr>
                <w:szCs w:val="18"/>
              </w:rPr>
            </w:pPr>
            <w:r w:rsidRPr="00566153">
              <w:rPr>
                <w:rFonts w:cs="Arial"/>
                <w:color w:val="000000"/>
                <w:szCs w:val="18"/>
                <w:lang w:val="en-US"/>
              </w:rPr>
              <w:t xml:space="preserve">Optional with capability </w:t>
            </w:r>
            <w:proofErr w:type="spellStart"/>
            <w:r w:rsidRPr="00566153">
              <w:rPr>
                <w:rFonts w:cs="Arial"/>
                <w:color w:val="000000"/>
                <w:szCs w:val="18"/>
                <w:lang w:val="en-US"/>
              </w:rPr>
              <w:t>signalling</w:t>
            </w:r>
            <w:proofErr w:type="spellEnd"/>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3F22CC"/>
    <w:multiLevelType w:val="hybridMultilevel"/>
    <w:tmpl w:val="3152A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03263BC"/>
    <w:multiLevelType w:val="hybridMultilevel"/>
    <w:tmpl w:val="F8F67C86"/>
    <w:lvl w:ilvl="0" w:tplc="856ADBC0">
      <w:start w:val="1"/>
      <w:numFmt w:val="bullet"/>
      <w:lvlText w:val="•"/>
      <w:lvlJc w:val="left"/>
      <w:pPr>
        <w:tabs>
          <w:tab w:val="num" w:pos="720"/>
        </w:tabs>
        <w:ind w:left="720" w:hanging="360"/>
      </w:pPr>
      <w:rPr>
        <w:rFonts w:ascii="Arial" w:hAnsi="Arial" w:hint="default"/>
      </w:rPr>
    </w:lvl>
    <w:lvl w:ilvl="1" w:tplc="03FE94B2">
      <w:start w:val="1"/>
      <w:numFmt w:val="bullet"/>
      <w:lvlText w:val="•"/>
      <w:lvlJc w:val="left"/>
      <w:pPr>
        <w:tabs>
          <w:tab w:val="num" w:pos="1440"/>
        </w:tabs>
        <w:ind w:left="1440" w:hanging="360"/>
      </w:pPr>
      <w:rPr>
        <w:rFonts w:ascii="Arial" w:hAnsi="Arial" w:hint="default"/>
      </w:rPr>
    </w:lvl>
    <w:lvl w:ilvl="2" w:tplc="E6D65452">
      <w:numFmt w:val="bullet"/>
      <w:lvlText w:val="•"/>
      <w:lvlJc w:val="left"/>
      <w:pPr>
        <w:tabs>
          <w:tab w:val="num" w:pos="2160"/>
        </w:tabs>
        <w:ind w:left="2160" w:hanging="360"/>
      </w:pPr>
      <w:rPr>
        <w:rFonts w:ascii="Arial" w:hAnsi="Arial" w:hint="default"/>
      </w:rPr>
    </w:lvl>
    <w:lvl w:ilvl="3" w:tplc="44B6617A" w:tentative="1">
      <w:start w:val="1"/>
      <w:numFmt w:val="bullet"/>
      <w:lvlText w:val="•"/>
      <w:lvlJc w:val="left"/>
      <w:pPr>
        <w:tabs>
          <w:tab w:val="num" w:pos="2880"/>
        </w:tabs>
        <w:ind w:left="2880" w:hanging="360"/>
      </w:pPr>
      <w:rPr>
        <w:rFonts w:ascii="Arial" w:hAnsi="Arial" w:hint="default"/>
      </w:rPr>
    </w:lvl>
    <w:lvl w:ilvl="4" w:tplc="DBC25314" w:tentative="1">
      <w:start w:val="1"/>
      <w:numFmt w:val="bullet"/>
      <w:lvlText w:val="•"/>
      <w:lvlJc w:val="left"/>
      <w:pPr>
        <w:tabs>
          <w:tab w:val="num" w:pos="3600"/>
        </w:tabs>
        <w:ind w:left="3600" w:hanging="360"/>
      </w:pPr>
      <w:rPr>
        <w:rFonts w:ascii="Arial" w:hAnsi="Arial" w:hint="default"/>
      </w:rPr>
    </w:lvl>
    <w:lvl w:ilvl="5" w:tplc="B7A82332" w:tentative="1">
      <w:start w:val="1"/>
      <w:numFmt w:val="bullet"/>
      <w:lvlText w:val="•"/>
      <w:lvlJc w:val="left"/>
      <w:pPr>
        <w:tabs>
          <w:tab w:val="num" w:pos="4320"/>
        </w:tabs>
        <w:ind w:left="4320" w:hanging="360"/>
      </w:pPr>
      <w:rPr>
        <w:rFonts w:ascii="Arial" w:hAnsi="Arial" w:hint="default"/>
      </w:rPr>
    </w:lvl>
    <w:lvl w:ilvl="6" w:tplc="A8F085FC" w:tentative="1">
      <w:start w:val="1"/>
      <w:numFmt w:val="bullet"/>
      <w:lvlText w:val="•"/>
      <w:lvlJc w:val="left"/>
      <w:pPr>
        <w:tabs>
          <w:tab w:val="num" w:pos="5040"/>
        </w:tabs>
        <w:ind w:left="5040" w:hanging="360"/>
      </w:pPr>
      <w:rPr>
        <w:rFonts w:ascii="Arial" w:hAnsi="Arial" w:hint="default"/>
      </w:rPr>
    </w:lvl>
    <w:lvl w:ilvl="7" w:tplc="741CEC20" w:tentative="1">
      <w:start w:val="1"/>
      <w:numFmt w:val="bullet"/>
      <w:lvlText w:val="•"/>
      <w:lvlJc w:val="left"/>
      <w:pPr>
        <w:tabs>
          <w:tab w:val="num" w:pos="5760"/>
        </w:tabs>
        <w:ind w:left="5760" w:hanging="360"/>
      </w:pPr>
      <w:rPr>
        <w:rFonts w:ascii="Arial" w:hAnsi="Arial" w:hint="default"/>
      </w:rPr>
    </w:lvl>
    <w:lvl w:ilvl="8" w:tplc="1212A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7"/>
  </w:num>
  <w:num w:numId="3">
    <w:abstractNumId w:val="0"/>
  </w:num>
  <w:num w:numId="4">
    <w:abstractNumId w:val="4"/>
  </w:num>
  <w:num w:numId="5">
    <w:abstractNumId w:val="16"/>
  </w:num>
  <w:num w:numId="6">
    <w:abstractNumId w:val="28"/>
  </w:num>
  <w:num w:numId="7">
    <w:abstractNumId w:val="18"/>
  </w:num>
  <w:num w:numId="8">
    <w:abstractNumId w:val="15"/>
  </w:num>
  <w:num w:numId="9">
    <w:abstractNumId w:val="33"/>
  </w:num>
  <w:num w:numId="10">
    <w:abstractNumId w:val="6"/>
  </w:num>
  <w:num w:numId="11">
    <w:abstractNumId w:val="20"/>
  </w:num>
  <w:num w:numId="12">
    <w:abstractNumId w:val="5"/>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32"/>
  </w:num>
  <w:num w:numId="21">
    <w:abstractNumId w:val="34"/>
  </w:num>
  <w:num w:numId="22">
    <w:abstractNumId w:val="21"/>
  </w:num>
  <w:num w:numId="23">
    <w:abstractNumId w:val="12"/>
  </w:num>
  <w:num w:numId="24">
    <w:abstractNumId w:val="7"/>
  </w:num>
  <w:num w:numId="25">
    <w:abstractNumId w:val="30"/>
  </w:num>
  <w:num w:numId="26">
    <w:abstractNumId w:val="26"/>
  </w:num>
  <w:num w:numId="27">
    <w:abstractNumId w:val="10"/>
  </w:num>
  <w:num w:numId="28">
    <w:abstractNumId w:val="9"/>
  </w:num>
  <w:num w:numId="29">
    <w:abstractNumId w:val="23"/>
  </w:num>
  <w:num w:numId="30">
    <w:abstractNumId w:val="2"/>
  </w:num>
  <w:num w:numId="31">
    <w:abstractNumId w:val="3"/>
  </w:num>
  <w:num w:numId="32">
    <w:abstractNumId w:val="11"/>
  </w:num>
  <w:num w:numId="33">
    <w:abstractNumId w:val="29"/>
  </w:num>
  <w:num w:numId="34">
    <w:abstractNumId w:val="31"/>
  </w:num>
  <w:num w:numId="35">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73"/>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46D"/>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92F"/>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1F"/>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AE7"/>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4BD"/>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982"/>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8F9"/>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212F7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7646667">
      <w:bodyDiv w:val="1"/>
      <w:marLeft w:val="0"/>
      <w:marRight w:val="0"/>
      <w:marTop w:val="0"/>
      <w:marBottom w:val="0"/>
      <w:divBdr>
        <w:top w:val="none" w:sz="0" w:space="0" w:color="auto"/>
        <w:left w:val="none" w:sz="0" w:space="0" w:color="auto"/>
        <w:bottom w:val="none" w:sz="0" w:space="0" w:color="auto"/>
        <w:right w:val="none" w:sz="0" w:space="0" w:color="auto"/>
      </w:divBdr>
      <w:divsChild>
        <w:div w:id="1062408996">
          <w:marLeft w:val="994"/>
          <w:marRight w:val="0"/>
          <w:marTop w:val="86"/>
          <w:marBottom w:val="0"/>
          <w:divBdr>
            <w:top w:val="none" w:sz="0" w:space="0" w:color="auto"/>
            <w:left w:val="none" w:sz="0" w:space="0" w:color="auto"/>
            <w:bottom w:val="none" w:sz="0" w:space="0" w:color="auto"/>
            <w:right w:val="none" w:sz="0" w:space="0" w:color="auto"/>
          </w:divBdr>
        </w:div>
        <w:div w:id="1282109957">
          <w:marLeft w:val="1541"/>
          <w:marRight w:val="0"/>
          <w:marTop w:val="77"/>
          <w:marBottom w:val="0"/>
          <w:divBdr>
            <w:top w:val="none" w:sz="0" w:space="0" w:color="auto"/>
            <w:left w:val="none" w:sz="0" w:space="0" w:color="auto"/>
            <w:bottom w:val="none" w:sz="0" w:space="0" w:color="auto"/>
            <w:right w:val="none" w:sz="0" w:space="0" w:color="auto"/>
          </w:divBdr>
        </w:div>
        <w:div w:id="1543127998">
          <w:marLeft w:val="1541"/>
          <w:marRight w:val="0"/>
          <w:marTop w:val="77"/>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5AIRPNAIUNRU-1830940522-14727</_dlc_DocId>
    <_dlc_DocIdUrl xmlns="71c5aaf6-e6ce-465b-b873-5148d2a4c105">
      <Url>https://nokia.sharepoint.com/sites/c5g/5gradio/_layouts/15/DocIdRedir.aspx?ID=5AIRPNAIUNRU-1830940522-14727</Url>
      <Description>5AIRPNAIUNRU-1830940522-14727</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5</Pages>
  <Words>2344</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7</cp:revision>
  <cp:lastPrinted>2016-06-20T11:35:00Z</cp:lastPrinted>
  <dcterms:created xsi:type="dcterms:W3CDTF">2022-02-09T11:34:00Z</dcterms:created>
  <dcterms:modified xsi:type="dcterms:W3CDTF">2022-04-25T12:06:00Z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476c2568-ffc3-4248-ac7d-537fd79821f1</vt:lpwstr>
  </property>
</Properties>
</file>